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C6518" w:rsidRPr="00BC1AF1" w:rsidRDefault="004C6518" w:rsidP="004C6518">
      <w:pPr>
        <w:pStyle w:val="Documenttitle"/>
      </w:pPr>
    </w:p>
    <w:p w:rsidR="004C6518" w:rsidRPr="00BC1AF1" w:rsidRDefault="00D61F11" w:rsidP="00BE39F9">
      <w:pPr>
        <w:pStyle w:val="Documenttitle"/>
        <w:rPr>
          <w:sz w:val="48"/>
          <w:szCs w:val="48"/>
        </w:rPr>
      </w:pPr>
      <w:r w:rsidRPr="00BC1AF1">
        <w:rPr>
          <w:sz w:val="48"/>
          <w:szCs w:val="48"/>
        </w:rPr>
        <w:t xml:space="preserve">DG </w:t>
      </w:r>
      <w:proofErr w:type="spellStart"/>
      <w:r w:rsidR="00BE39F9" w:rsidRPr="00BC1AF1">
        <w:rPr>
          <w:sz w:val="48"/>
          <w:szCs w:val="48"/>
        </w:rPr>
        <w:t>Devco</w:t>
      </w:r>
      <w:proofErr w:type="spellEnd"/>
      <w:r w:rsidR="00BE39F9" w:rsidRPr="00BC1AF1">
        <w:rPr>
          <w:sz w:val="48"/>
          <w:szCs w:val="48"/>
        </w:rPr>
        <w:t xml:space="preserve"> web</w:t>
      </w:r>
      <w:r w:rsidRPr="00BC1AF1">
        <w:rPr>
          <w:sz w:val="48"/>
          <w:szCs w:val="48"/>
        </w:rPr>
        <w:t xml:space="preserve"> </w:t>
      </w:r>
      <w:r w:rsidR="00BE39F9" w:rsidRPr="00BC1AF1">
        <w:rPr>
          <w:sz w:val="48"/>
          <w:szCs w:val="48"/>
        </w:rPr>
        <w:t xml:space="preserve">site </w:t>
      </w:r>
      <w:r w:rsidRPr="00BC1AF1">
        <w:rPr>
          <w:sz w:val="48"/>
          <w:szCs w:val="48"/>
        </w:rPr>
        <w:t>re</w:t>
      </w:r>
      <w:r w:rsidR="00BE39F9" w:rsidRPr="00BC1AF1">
        <w:rPr>
          <w:sz w:val="48"/>
          <w:szCs w:val="48"/>
        </w:rPr>
        <w:t>design</w:t>
      </w:r>
      <w:r w:rsidR="00D3295B" w:rsidRPr="00BC1AF1">
        <w:rPr>
          <w:sz w:val="48"/>
          <w:szCs w:val="48"/>
        </w:rPr>
        <w:br/>
        <w:t>Vision workshop, report</w:t>
      </w:r>
    </w:p>
    <w:p w:rsidR="004C6518" w:rsidRPr="00BC1AF1" w:rsidRDefault="004C6518" w:rsidP="000543FA">
      <w:pPr>
        <w:rPr>
          <w:rStyle w:val="CommentReference"/>
          <w:rFonts w:ascii="Georgia" w:hAnsi="Georgia"/>
          <w:color w:val="1E5A82"/>
          <w:sz w:val="18"/>
          <w:szCs w:val="18"/>
        </w:rPr>
      </w:pPr>
    </w:p>
    <w:p w:rsidR="004C6518" w:rsidRPr="00BC1AF1" w:rsidRDefault="004C6518" w:rsidP="000543FA">
      <w:pPr>
        <w:rPr>
          <w:rStyle w:val="CommentReference"/>
          <w:rFonts w:ascii="Georgia" w:hAnsi="Georgia"/>
          <w:color w:val="1E5A82"/>
          <w:sz w:val="18"/>
          <w:szCs w:val="18"/>
        </w:rPr>
      </w:pPr>
    </w:p>
    <w:p w:rsidR="004C6518" w:rsidRPr="00BC1AF1" w:rsidRDefault="004C6518" w:rsidP="000543FA">
      <w:pPr>
        <w:rPr>
          <w:rStyle w:val="CommentReference"/>
          <w:rFonts w:ascii="Georgia" w:hAnsi="Georgia"/>
          <w:color w:val="1E5A82"/>
          <w:sz w:val="18"/>
          <w:szCs w:val="18"/>
        </w:rPr>
      </w:pPr>
    </w:p>
    <w:p w:rsidR="004C6518" w:rsidRPr="00BC1AF1" w:rsidRDefault="004C6518" w:rsidP="000543FA">
      <w:pPr>
        <w:rPr>
          <w:rStyle w:val="CommentReference"/>
          <w:rFonts w:ascii="Georgia" w:hAnsi="Georgia"/>
          <w:color w:val="1E5A82"/>
          <w:sz w:val="18"/>
          <w:szCs w:val="18"/>
        </w:rPr>
      </w:pPr>
    </w:p>
    <w:p w:rsidR="004C6518" w:rsidRPr="00BC1AF1" w:rsidRDefault="004C6518" w:rsidP="000543FA">
      <w:pPr>
        <w:rPr>
          <w:rStyle w:val="CommentReference"/>
          <w:rFonts w:ascii="Georgia" w:hAnsi="Georgia"/>
          <w:color w:val="1E5A82"/>
          <w:sz w:val="18"/>
          <w:szCs w:val="18"/>
        </w:rPr>
      </w:pPr>
    </w:p>
    <w:p w:rsidR="004C6518" w:rsidRPr="00BC1AF1" w:rsidRDefault="00C65F4B" w:rsidP="000543FA">
      <w:r w:rsidRPr="00BC1AF1">
        <w:rPr>
          <w:rStyle w:val="CommentReference"/>
          <w:b/>
          <w:sz w:val="18"/>
          <w:szCs w:val="18"/>
        </w:rPr>
        <w:t>Dat</w:t>
      </w:r>
      <w:r w:rsidR="00FF05F2" w:rsidRPr="00BC1AF1">
        <w:rPr>
          <w:rStyle w:val="CommentReference"/>
          <w:b/>
          <w:sz w:val="18"/>
          <w:szCs w:val="18"/>
        </w:rPr>
        <w:t>e</w:t>
      </w:r>
      <w:r w:rsidRPr="00BC1AF1">
        <w:rPr>
          <w:rStyle w:val="CommentReference"/>
          <w:b/>
          <w:sz w:val="18"/>
          <w:szCs w:val="18"/>
        </w:rPr>
        <w:t>:</w:t>
      </w:r>
      <w:r w:rsidR="00BF1F3B" w:rsidRPr="00BC1AF1">
        <w:rPr>
          <w:rStyle w:val="CommentReference"/>
          <w:b/>
          <w:sz w:val="18"/>
          <w:szCs w:val="18"/>
        </w:rPr>
        <w:t xml:space="preserve"> </w:t>
      </w:r>
      <w:r w:rsidR="00D3295B" w:rsidRPr="00BC1AF1">
        <w:rPr>
          <w:rStyle w:val="CommentReference"/>
          <w:sz w:val="18"/>
          <w:szCs w:val="18"/>
        </w:rPr>
        <w:t>31</w:t>
      </w:r>
      <w:r w:rsidR="00BE39F9" w:rsidRPr="00BC1AF1">
        <w:rPr>
          <w:rStyle w:val="CommentReference"/>
          <w:sz w:val="18"/>
          <w:szCs w:val="18"/>
        </w:rPr>
        <w:t xml:space="preserve"> </w:t>
      </w:r>
      <w:r w:rsidR="00B47012" w:rsidRPr="00BC1AF1">
        <w:rPr>
          <w:rStyle w:val="CommentReference"/>
          <w:sz w:val="18"/>
          <w:szCs w:val="18"/>
        </w:rPr>
        <w:t>January 2012</w:t>
      </w:r>
      <w:r w:rsidRPr="00BC1AF1">
        <w:rPr>
          <w:rStyle w:val="CommentReference"/>
          <w:b/>
          <w:sz w:val="18"/>
          <w:szCs w:val="18"/>
        </w:rPr>
        <w:br/>
      </w:r>
      <w:r w:rsidR="00FF05F2" w:rsidRPr="00BC1AF1">
        <w:rPr>
          <w:rStyle w:val="CommentReference"/>
          <w:b/>
          <w:sz w:val="18"/>
          <w:szCs w:val="18"/>
        </w:rPr>
        <w:t>Our reference</w:t>
      </w:r>
      <w:r w:rsidRPr="00BC1AF1">
        <w:rPr>
          <w:rStyle w:val="CommentReference"/>
          <w:b/>
          <w:sz w:val="18"/>
          <w:szCs w:val="18"/>
        </w:rPr>
        <w:t>:</w:t>
      </w:r>
      <w:r w:rsidR="00BF1F3B" w:rsidRPr="00BC1AF1">
        <w:rPr>
          <w:rStyle w:val="CommentReference"/>
          <w:b/>
          <w:sz w:val="18"/>
          <w:szCs w:val="18"/>
        </w:rPr>
        <w:t xml:space="preserve"> </w:t>
      </w:r>
      <w:proofErr w:type="spellStart"/>
      <w:r w:rsidR="00B47012" w:rsidRPr="00BC1AF1">
        <w:rPr>
          <w:rStyle w:val="CommentReference"/>
          <w:sz w:val="18"/>
          <w:szCs w:val="18"/>
        </w:rPr>
        <w:t>inteuc</w:t>
      </w:r>
      <w:proofErr w:type="spellEnd"/>
      <w:r w:rsidRPr="00BC1AF1">
        <w:rPr>
          <w:rStyle w:val="CommentReference"/>
          <w:b/>
          <w:sz w:val="18"/>
          <w:szCs w:val="18"/>
        </w:rPr>
        <w:br/>
        <w:t xml:space="preserve">Contact: </w:t>
      </w:r>
      <w:r w:rsidR="00BF1F3B" w:rsidRPr="00BC1AF1">
        <w:rPr>
          <w:rStyle w:val="CommentReference"/>
          <w:sz w:val="18"/>
          <w:szCs w:val="18"/>
        </w:rPr>
        <w:t>Koen Peters</w:t>
      </w:r>
    </w:p>
    <w:p w:rsidR="00B81E6C" w:rsidRPr="00BC1AF1" w:rsidRDefault="00A3296E" w:rsidP="006150B3">
      <w:pPr>
        <w:sectPr w:rsidR="00B81E6C" w:rsidRPr="00BC1AF1" w:rsidSect="009A64B7">
          <w:headerReference w:type="even" r:id="rId9"/>
          <w:headerReference w:type="default" r:id="rId10"/>
          <w:footerReference w:type="even" r:id="rId11"/>
          <w:footerReference w:type="default" r:id="rId12"/>
          <w:headerReference w:type="first" r:id="rId13"/>
          <w:footerReference w:type="first" r:id="rId14"/>
          <w:type w:val="continuous"/>
          <w:pgSz w:w="11907" w:h="16840" w:code="9"/>
          <w:pgMar w:top="1559" w:right="1440" w:bottom="1701" w:left="1701" w:header="709" w:footer="1196" w:gutter="284"/>
          <w:cols w:space="708"/>
          <w:titlePg/>
          <w:docGrid w:linePitch="360"/>
        </w:sectPr>
      </w:pPr>
      <w:r w:rsidRPr="00BC1AF1">
        <w:br w:type="page"/>
      </w:r>
    </w:p>
    <w:p w:rsidR="00FC37BC" w:rsidRPr="00BC1AF1" w:rsidRDefault="00FC37BC" w:rsidP="00FC37BC">
      <w:pPr>
        <w:pStyle w:val="Heading1-noTOC"/>
        <w:jc w:val="both"/>
      </w:pPr>
      <w:r w:rsidRPr="00BC1AF1">
        <w:lastRenderedPageBreak/>
        <w:t>Table of contents</w:t>
      </w:r>
    </w:p>
    <w:p w:rsidR="00C7396A" w:rsidRDefault="00E95EA1">
      <w:pPr>
        <w:pStyle w:val="TOC2"/>
        <w:rPr>
          <w:rFonts w:eastAsiaTheme="minorEastAsia"/>
          <w:b w:val="0"/>
          <w:noProof/>
          <w:sz w:val="22"/>
          <w:lang w:val="nl-BE" w:eastAsia="nl-BE"/>
        </w:rPr>
      </w:pPr>
      <w:r w:rsidRPr="00BC1AF1">
        <w:rPr>
          <w:bCs/>
        </w:rPr>
        <w:fldChar w:fldCharType="begin"/>
      </w:r>
      <w:r w:rsidR="00FC37BC" w:rsidRPr="00BC1AF1">
        <w:rPr>
          <w:bCs/>
        </w:rPr>
        <w:instrText xml:space="preserve"> TOC \h \z \t "Heading 1;2;Heading 2;4;Chapter title;1" </w:instrText>
      </w:r>
      <w:r w:rsidRPr="00BC1AF1">
        <w:rPr>
          <w:bCs/>
        </w:rPr>
        <w:fldChar w:fldCharType="separate"/>
      </w:r>
      <w:hyperlink w:anchor="_Toc315882523" w:history="1">
        <w:r w:rsidR="00C7396A" w:rsidRPr="00967712">
          <w:rPr>
            <w:rStyle w:val="Hyperlink"/>
            <w:noProof/>
          </w:rPr>
          <w:t>Introduction</w:t>
        </w:r>
        <w:r w:rsidR="00C7396A">
          <w:rPr>
            <w:noProof/>
            <w:webHidden/>
          </w:rPr>
          <w:tab/>
        </w:r>
        <w:r w:rsidR="00C7396A">
          <w:rPr>
            <w:noProof/>
            <w:webHidden/>
          </w:rPr>
          <w:fldChar w:fldCharType="begin"/>
        </w:r>
        <w:r w:rsidR="00C7396A">
          <w:rPr>
            <w:noProof/>
            <w:webHidden/>
          </w:rPr>
          <w:instrText xml:space="preserve"> PAGEREF _Toc315882523 \h </w:instrText>
        </w:r>
        <w:r w:rsidR="00C7396A">
          <w:rPr>
            <w:noProof/>
            <w:webHidden/>
          </w:rPr>
        </w:r>
        <w:r w:rsidR="00C7396A">
          <w:rPr>
            <w:noProof/>
            <w:webHidden/>
          </w:rPr>
          <w:fldChar w:fldCharType="separate"/>
        </w:r>
        <w:r w:rsidR="00C7396A">
          <w:rPr>
            <w:noProof/>
            <w:webHidden/>
          </w:rPr>
          <w:t>4</w:t>
        </w:r>
        <w:r w:rsidR="00C7396A">
          <w:rPr>
            <w:noProof/>
            <w:webHidden/>
          </w:rPr>
          <w:fldChar w:fldCharType="end"/>
        </w:r>
      </w:hyperlink>
    </w:p>
    <w:p w:rsidR="00C7396A" w:rsidRDefault="00C7396A">
      <w:pPr>
        <w:pStyle w:val="TOC2"/>
        <w:rPr>
          <w:rFonts w:eastAsiaTheme="minorEastAsia"/>
          <w:b w:val="0"/>
          <w:noProof/>
          <w:sz w:val="22"/>
          <w:lang w:val="nl-BE" w:eastAsia="nl-BE"/>
        </w:rPr>
      </w:pPr>
      <w:hyperlink w:anchor="_Toc315882524" w:history="1">
        <w:r w:rsidRPr="00967712">
          <w:rPr>
            <w:rStyle w:val="Hyperlink"/>
            <w:noProof/>
          </w:rPr>
          <w:t>Target audiences DG Devco web site</w:t>
        </w:r>
        <w:r>
          <w:rPr>
            <w:noProof/>
            <w:webHidden/>
          </w:rPr>
          <w:tab/>
        </w:r>
        <w:r>
          <w:rPr>
            <w:noProof/>
            <w:webHidden/>
          </w:rPr>
          <w:fldChar w:fldCharType="begin"/>
        </w:r>
        <w:r>
          <w:rPr>
            <w:noProof/>
            <w:webHidden/>
          </w:rPr>
          <w:instrText xml:space="preserve"> PAGEREF _Toc315882524 \h </w:instrText>
        </w:r>
        <w:r>
          <w:rPr>
            <w:noProof/>
            <w:webHidden/>
          </w:rPr>
        </w:r>
        <w:r>
          <w:rPr>
            <w:noProof/>
            <w:webHidden/>
          </w:rPr>
          <w:fldChar w:fldCharType="separate"/>
        </w:r>
        <w:r>
          <w:rPr>
            <w:noProof/>
            <w:webHidden/>
          </w:rPr>
          <w:t>5</w:t>
        </w:r>
        <w:r>
          <w:rPr>
            <w:noProof/>
            <w:webHidden/>
          </w:rPr>
          <w:fldChar w:fldCharType="end"/>
        </w:r>
      </w:hyperlink>
    </w:p>
    <w:p w:rsidR="00C7396A" w:rsidRDefault="00C7396A">
      <w:pPr>
        <w:pStyle w:val="TOC4"/>
        <w:rPr>
          <w:rFonts w:eastAsiaTheme="minorEastAsia"/>
          <w:sz w:val="22"/>
          <w:lang w:val="nl-BE" w:eastAsia="nl-BE"/>
        </w:rPr>
      </w:pPr>
      <w:hyperlink w:anchor="_Toc315882525" w:history="1">
        <w:r w:rsidRPr="00967712">
          <w:rPr>
            <w:rStyle w:val="Hyperlink"/>
          </w:rPr>
          <w:t>Exercise</w:t>
        </w:r>
        <w:r>
          <w:rPr>
            <w:webHidden/>
          </w:rPr>
          <w:tab/>
        </w:r>
        <w:r>
          <w:rPr>
            <w:webHidden/>
          </w:rPr>
          <w:fldChar w:fldCharType="begin"/>
        </w:r>
        <w:r>
          <w:rPr>
            <w:webHidden/>
          </w:rPr>
          <w:instrText xml:space="preserve"> PAGEREF _Toc315882525 \h </w:instrText>
        </w:r>
        <w:r>
          <w:rPr>
            <w:webHidden/>
          </w:rPr>
        </w:r>
        <w:r>
          <w:rPr>
            <w:webHidden/>
          </w:rPr>
          <w:fldChar w:fldCharType="separate"/>
        </w:r>
        <w:r>
          <w:rPr>
            <w:webHidden/>
          </w:rPr>
          <w:t>5</w:t>
        </w:r>
        <w:r>
          <w:rPr>
            <w:webHidden/>
          </w:rPr>
          <w:fldChar w:fldCharType="end"/>
        </w:r>
      </w:hyperlink>
    </w:p>
    <w:p w:rsidR="00C7396A" w:rsidRDefault="00C7396A">
      <w:pPr>
        <w:pStyle w:val="TOC4"/>
        <w:rPr>
          <w:rFonts w:eastAsiaTheme="minorEastAsia"/>
          <w:sz w:val="22"/>
          <w:lang w:val="nl-BE" w:eastAsia="nl-BE"/>
        </w:rPr>
      </w:pPr>
      <w:hyperlink w:anchor="_Toc315882526" w:history="1">
        <w:r w:rsidRPr="00967712">
          <w:rPr>
            <w:rStyle w:val="Hyperlink"/>
          </w:rPr>
          <w:t>Results</w:t>
        </w:r>
        <w:r>
          <w:rPr>
            <w:webHidden/>
          </w:rPr>
          <w:tab/>
        </w:r>
        <w:r>
          <w:rPr>
            <w:webHidden/>
          </w:rPr>
          <w:fldChar w:fldCharType="begin"/>
        </w:r>
        <w:r>
          <w:rPr>
            <w:webHidden/>
          </w:rPr>
          <w:instrText xml:space="preserve"> PAGEREF _Toc315882526 \h </w:instrText>
        </w:r>
        <w:r>
          <w:rPr>
            <w:webHidden/>
          </w:rPr>
        </w:r>
        <w:r>
          <w:rPr>
            <w:webHidden/>
          </w:rPr>
          <w:fldChar w:fldCharType="separate"/>
        </w:r>
        <w:r>
          <w:rPr>
            <w:webHidden/>
          </w:rPr>
          <w:t>5</w:t>
        </w:r>
        <w:r>
          <w:rPr>
            <w:webHidden/>
          </w:rPr>
          <w:fldChar w:fldCharType="end"/>
        </w:r>
      </w:hyperlink>
    </w:p>
    <w:p w:rsidR="00C7396A" w:rsidRDefault="00C7396A">
      <w:pPr>
        <w:pStyle w:val="TOC2"/>
        <w:rPr>
          <w:rFonts w:eastAsiaTheme="minorEastAsia"/>
          <w:b w:val="0"/>
          <w:noProof/>
          <w:sz w:val="22"/>
          <w:lang w:val="nl-BE" w:eastAsia="nl-BE"/>
        </w:rPr>
      </w:pPr>
      <w:hyperlink w:anchor="_Toc315882527" w:history="1">
        <w:r w:rsidRPr="00967712">
          <w:rPr>
            <w:rStyle w:val="Hyperlink"/>
            <w:noProof/>
          </w:rPr>
          <w:t>Goals, objectives of the DG Devco web site</w:t>
        </w:r>
        <w:r>
          <w:rPr>
            <w:noProof/>
            <w:webHidden/>
          </w:rPr>
          <w:tab/>
        </w:r>
        <w:r>
          <w:rPr>
            <w:noProof/>
            <w:webHidden/>
          </w:rPr>
          <w:fldChar w:fldCharType="begin"/>
        </w:r>
        <w:r>
          <w:rPr>
            <w:noProof/>
            <w:webHidden/>
          </w:rPr>
          <w:instrText xml:space="preserve"> PAGEREF _Toc315882527 \h </w:instrText>
        </w:r>
        <w:r>
          <w:rPr>
            <w:noProof/>
            <w:webHidden/>
          </w:rPr>
        </w:r>
        <w:r>
          <w:rPr>
            <w:noProof/>
            <w:webHidden/>
          </w:rPr>
          <w:fldChar w:fldCharType="separate"/>
        </w:r>
        <w:r>
          <w:rPr>
            <w:noProof/>
            <w:webHidden/>
          </w:rPr>
          <w:t>8</w:t>
        </w:r>
        <w:r>
          <w:rPr>
            <w:noProof/>
            <w:webHidden/>
          </w:rPr>
          <w:fldChar w:fldCharType="end"/>
        </w:r>
      </w:hyperlink>
    </w:p>
    <w:p w:rsidR="00C7396A" w:rsidRDefault="00C7396A">
      <w:pPr>
        <w:pStyle w:val="TOC4"/>
        <w:rPr>
          <w:rFonts w:eastAsiaTheme="minorEastAsia"/>
          <w:sz w:val="22"/>
          <w:lang w:val="nl-BE" w:eastAsia="nl-BE"/>
        </w:rPr>
      </w:pPr>
      <w:hyperlink w:anchor="_Toc315882528" w:history="1">
        <w:r w:rsidRPr="00967712">
          <w:rPr>
            <w:rStyle w:val="Hyperlink"/>
          </w:rPr>
          <w:t>Exercise</w:t>
        </w:r>
        <w:r>
          <w:rPr>
            <w:webHidden/>
          </w:rPr>
          <w:tab/>
        </w:r>
        <w:r>
          <w:rPr>
            <w:webHidden/>
          </w:rPr>
          <w:fldChar w:fldCharType="begin"/>
        </w:r>
        <w:r>
          <w:rPr>
            <w:webHidden/>
          </w:rPr>
          <w:instrText xml:space="preserve"> PAGEREF _Toc315882528 \h </w:instrText>
        </w:r>
        <w:r>
          <w:rPr>
            <w:webHidden/>
          </w:rPr>
        </w:r>
        <w:r>
          <w:rPr>
            <w:webHidden/>
          </w:rPr>
          <w:fldChar w:fldCharType="separate"/>
        </w:r>
        <w:r>
          <w:rPr>
            <w:webHidden/>
          </w:rPr>
          <w:t>8</w:t>
        </w:r>
        <w:r>
          <w:rPr>
            <w:webHidden/>
          </w:rPr>
          <w:fldChar w:fldCharType="end"/>
        </w:r>
      </w:hyperlink>
    </w:p>
    <w:p w:rsidR="00C7396A" w:rsidRDefault="00C7396A">
      <w:pPr>
        <w:pStyle w:val="TOC4"/>
        <w:rPr>
          <w:rFonts w:eastAsiaTheme="minorEastAsia"/>
          <w:sz w:val="22"/>
          <w:lang w:val="nl-BE" w:eastAsia="nl-BE"/>
        </w:rPr>
      </w:pPr>
      <w:hyperlink w:anchor="_Toc315882529" w:history="1">
        <w:r w:rsidRPr="00967712">
          <w:rPr>
            <w:rStyle w:val="Hyperlink"/>
          </w:rPr>
          <w:t>Result</w:t>
        </w:r>
        <w:r>
          <w:rPr>
            <w:webHidden/>
          </w:rPr>
          <w:tab/>
        </w:r>
        <w:r>
          <w:rPr>
            <w:webHidden/>
          </w:rPr>
          <w:fldChar w:fldCharType="begin"/>
        </w:r>
        <w:r>
          <w:rPr>
            <w:webHidden/>
          </w:rPr>
          <w:instrText xml:space="preserve"> PAGEREF _Toc315882529 \h </w:instrText>
        </w:r>
        <w:r>
          <w:rPr>
            <w:webHidden/>
          </w:rPr>
        </w:r>
        <w:r>
          <w:rPr>
            <w:webHidden/>
          </w:rPr>
          <w:fldChar w:fldCharType="separate"/>
        </w:r>
        <w:r>
          <w:rPr>
            <w:webHidden/>
          </w:rPr>
          <w:t>8</w:t>
        </w:r>
        <w:r>
          <w:rPr>
            <w:webHidden/>
          </w:rPr>
          <w:fldChar w:fldCharType="end"/>
        </w:r>
      </w:hyperlink>
    </w:p>
    <w:p w:rsidR="00C7396A" w:rsidRDefault="00C7396A">
      <w:pPr>
        <w:pStyle w:val="TOC2"/>
        <w:rPr>
          <w:rFonts w:eastAsiaTheme="minorEastAsia"/>
          <w:b w:val="0"/>
          <w:noProof/>
          <w:sz w:val="22"/>
          <w:lang w:val="nl-BE" w:eastAsia="nl-BE"/>
        </w:rPr>
      </w:pPr>
      <w:hyperlink w:anchor="_Toc315882530" w:history="1">
        <w:r w:rsidRPr="00967712">
          <w:rPr>
            <w:rStyle w:val="Hyperlink"/>
            <w:noProof/>
          </w:rPr>
          <w:t>Building blocks for the home page and country landing page</w:t>
        </w:r>
        <w:r>
          <w:rPr>
            <w:noProof/>
            <w:webHidden/>
          </w:rPr>
          <w:tab/>
        </w:r>
        <w:r>
          <w:rPr>
            <w:noProof/>
            <w:webHidden/>
          </w:rPr>
          <w:fldChar w:fldCharType="begin"/>
        </w:r>
        <w:r>
          <w:rPr>
            <w:noProof/>
            <w:webHidden/>
          </w:rPr>
          <w:instrText xml:space="preserve"> PAGEREF _Toc315882530 \h </w:instrText>
        </w:r>
        <w:r>
          <w:rPr>
            <w:noProof/>
            <w:webHidden/>
          </w:rPr>
        </w:r>
        <w:r>
          <w:rPr>
            <w:noProof/>
            <w:webHidden/>
          </w:rPr>
          <w:fldChar w:fldCharType="separate"/>
        </w:r>
        <w:r>
          <w:rPr>
            <w:noProof/>
            <w:webHidden/>
          </w:rPr>
          <w:t>10</w:t>
        </w:r>
        <w:r>
          <w:rPr>
            <w:noProof/>
            <w:webHidden/>
          </w:rPr>
          <w:fldChar w:fldCharType="end"/>
        </w:r>
      </w:hyperlink>
    </w:p>
    <w:p w:rsidR="00C7396A" w:rsidRDefault="00C7396A">
      <w:pPr>
        <w:pStyle w:val="TOC4"/>
        <w:rPr>
          <w:rFonts w:eastAsiaTheme="minorEastAsia"/>
          <w:sz w:val="22"/>
          <w:lang w:val="nl-BE" w:eastAsia="nl-BE"/>
        </w:rPr>
      </w:pPr>
      <w:hyperlink w:anchor="_Toc315882531" w:history="1">
        <w:r w:rsidRPr="00967712">
          <w:rPr>
            <w:rStyle w:val="Hyperlink"/>
          </w:rPr>
          <w:t>Exercise</w:t>
        </w:r>
        <w:r>
          <w:rPr>
            <w:webHidden/>
          </w:rPr>
          <w:tab/>
        </w:r>
        <w:r>
          <w:rPr>
            <w:webHidden/>
          </w:rPr>
          <w:fldChar w:fldCharType="begin"/>
        </w:r>
        <w:r>
          <w:rPr>
            <w:webHidden/>
          </w:rPr>
          <w:instrText xml:space="preserve"> PAGEREF _Toc315882531 \h </w:instrText>
        </w:r>
        <w:r>
          <w:rPr>
            <w:webHidden/>
          </w:rPr>
        </w:r>
        <w:r>
          <w:rPr>
            <w:webHidden/>
          </w:rPr>
          <w:fldChar w:fldCharType="separate"/>
        </w:r>
        <w:r>
          <w:rPr>
            <w:webHidden/>
          </w:rPr>
          <w:t>10</w:t>
        </w:r>
        <w:r>
          <w:rPr>
            <w:webHidden/>
          </w:rPr>
          <w:fldChar w:fldCharType="end"/>
        </w:r>
      </w:hyperlink>
    </w:p>
    <w:p w:rsidR="00C7396A" w:rsidRDefault="00C7396A">
      <w:pPr>
        <w:pStyle w:val="TOC4"/>
        <w:rPr>
          <w:rFonts w:eastAsiaTheme="minorEastAsia"/>
          <w:sz w:val="22"/>
          <w:lang w:val="nl-BE" w:eastAsia="nl-BE"/>
        </w:rPr>
      </w:pPr>
      <w:hyperlink w:anchor="_Toc315882532" w:history="1">
        <w:r w:rsidRPr="00967712">
          <w:rPr>
            <w:rStyle w:val="Hyperlink"/>
          </w:rPr>
          <w:t>Result</w:t>
        </w:r>
        <w:r>
          <w:rPr>
            <w:webHidden/>
          </w:rPr>
          <w:tab/>
        </w:r>
        <w:r>
          <w:rPr>
            <w:webHidden/>
          </w:rPr>
          <w:fldChar w:fldCharType="begin"/>
        </w:r>
        <w:r>
          <w:rPr>
            <w:webHidden/>
          </w:rPr>
          <w:instrText xml:space="preserve"> PAGEREF _Toc315882532 \h </w:instrText>
        </w:r>
        <w:r>
          <w:rPr>
            <w:webHidden/>
          </w:rPr>
        </w:r>
        <w:r>
          <w:rPr>
            <w:webHidden/>
          </w:rPr>
          <w:fldChar w:fldCharType="separate"/>
        </w:r>
        <w:r>
          <w:rPr>
            <w:webHidden/>
          </w:rPr>
          <w:t>10</w:t>
        </w:r>
        <w:r>
          <w:rPr>
            <w:webHidden/>
          </w:rPr>
          <w:fldChar w:fldCharType="end"/>
        </w:r>
      </w:hyperlink>
    </w:p>
    <w:p w:rsidR="00FC37BC" w:rsidRPr="00BC1AF1" w:rsidRDefault="00E95EA1" w:rsidP="00FC37BC">
      <w:pPr>
        <w:pStyle w:val="Heading1"/>
        <w:jc w:val="both"/>
        <w:rPr>
          <w:rFonts w:asciiTheme="minorHAnsi" w:eastAsiaTheme="minorHAnsi" w:hAnsiTheme="minorHAnsi" w:cstheme="minorBidi"/>
          <w:bCs w:val="0"/>
          <w:color w:val="auto"/>
          <w:sz w:val="20"/>
          <w:szCs w:val="22"/>
          <w:lang w:val="en-GB"/>
        </w:rPr>
      </w:pPr>
      <w:r w:rsidRPr="00BC1AF1">
        <w:rPr>
          <w:rFonts w:asciiTheme="minorHAnsi" w:eastAsiaTheme="minorHAnsi" w:hAnsiTheme="minorHAnsi" w:cstheme="minorBidi"/>
          <w:bCs w:val="0"/>
          <w:color w:val="auto"/>
          <w:sz w:val="20"/>
          <w:szCs w:val="22"/>
          <w:lang w:val="en-GB"/>
        </w:rPr>
        <w:fldChar w:fldCharType="end"/>
      </w:r>
    </w:p>
    <w:p w:rsidR="00FC37BC" w:rsidRPr="00BC1AF1" w:rsidRDefault="00FC37BC" w:rsidP="00FC37BC">
      <w:r w:rsidRPr="00BC1AF1">
        <w:br w:type="page"/>
      </w:r>
    </w:p>
    <w:p w:rsidR="00D61F11" w:rsidRPr="00BC1AF1" w:rsidRDefault="00D61F11" w:rsidP="00D61F11">
      <w:pPr>
        <w:pStyle w:val="Heading1"/>
        <w:rPr>
          <w:lang w:val="en-GB"/>
        </w:rPr>
      </w:pPr>
      <w:bookmarkStart w:id="0" w:name="_Toc314209603"/>
      <w:bookmarkStart w:id="1" w:name="_Toc315882523"/>
      <w:r w:rsidRPr="00BC1AF1">
        <w:rPr>
          <w:lang w:val="en-GB"/>
        </w:rPr>
        <w:lastRenderedPageBreak/>
        <w:t>Introduction</w:t>
      </w:r>
      <w:bookmarkEnd w:id="1"/>
    </w:p>
    <w:bookmarkEnd w:id="0"/>
    <w:p w:rsidR="00AE44B4" w:rsidRPr="00BC1AF1" w:rsidRDefault="00AE44B4" w:rsidP="00D3295B">
      <w:pPr>
        <w:pStyle w:val="Bodytxt"/>
      </w:pPr>
      <w:r w:rsidRPr="00BC1AF1">
        <w:rPr>
          <w:b/>
        </w:rPr>
        <w:t>Participants</w:t>
      </w:r>
      <w:r w:rsidRPr="00BC1AF1">
        <w:t xml:space="preserve"> from the EC:</w:t>
      </w:r>
    </w:p>
    <w:p w:rsidR="00AE44B4" w:rsidRPr="00BC1AF1" w:rsidRDefault="00AE44B4" w:rsidP="00AE44B4">
      <w:pPr>
        <w:pStyle w:val="Bulletlist"/>
      </w:pPr>
      <w:r w:rsidRPr="00BC1AF1">
        <w:t xml:space="preserve">LUBOWIECKI </w:t>
      </w:r>
      <w:proofErr w:type="spellStart"/>
      <w:r w:rsidRPr="00BC1AF1">
        <w:t>Wojciech</w:t>
      </w:r>
      <w:proofErr w:type="spellEnd"/>
    </w:p>
    <w:p w:rsidR="00AE44B4" w:rsidRPr="00BC1AF1" w:rsidRDefault="00AE44B4" w:rsidP="00AE44B4">
      <w:pPr>
        <w:pStyle w:val="Bulletlist"/>
      </w:pPr>
      <w:r w:rsidRPr="00BC1AF1">
        <w:t>SIMON Christian</w:t>
      </w:r>
    </w:p>
    <w:p w:rsidR="00AE44B4" w:rsidRPr="00BC1AF1" w:rsidRDefault="00AE44B4" w:rsidP="00AE44B4">
      <w:pPr>
        <w:pStyle w:val="Bulletlist"/>
      </w:pPr>
      <w:r w:rsidRPr="00BC1AF1">
        <w:t>FASTRE Caroline</w:t>
      </w:r>
    </w:p>
    <w:p w:rsidR="00AE44B4" w:rsidRPr="00BC1AF1" w:rsidRDefault="00AE44B4" w:rsidP="00AE44B4">
      <w:pPr>
        <w:pStyle w:val="Bulletlist"/>
      </w:pPr>
      <w:r w:rsidRPr="00BC1AF1">
        <w:t>LELOUP Frederic</w:t>
      </w:r>
    </w:p>
    <w:p w:rsidR="00AE44B4" w:rsidRPr="00BC1AF1" w:rsidRDefault="00AE44B4" w:rsidP="00AE44B4">
      <w:pPr>
        <w:pStyle w:val="Bulletlist"/>
      </w:pPr>
      <w:r w:rsidRPr="00BC1AF1">
        <w:t xml:space="preserve">RISPOLI </w:t>
      </w:r>
      <w:proofErr w:type="spellStart"/>
      <w:r w:rsidRPr="00BC1AF1">
        <w:t>Yannick</w:t>
      </w:r>
      <w:proofErr w:type="spellEnd"/>
    </w:p>
    <w:p w:rsidR="00AE44B4" w:rsidRPr="00BC1AF1" w:rsidRDefault="00AE44B4" w:rsidP="00AE44B4">
      <w:pPr>
        <w:pStyle w:val="Bulletlist"/>
      </w:pPr>
      <w:r w:rsidRPr="00BC1AF1">
        <w:t>PATHO Erika</w:t>
      </w:r>
    </w:p>
    <w:p w:rsidR="00AE44B4" w:rsidRPr="00BC1AF1" w:rsidRDefault="00AE44B4" w:rsidP="00AE44B4">
      <w:pPr>
        <w:pStyle w:val="Bulletlist"/>
      </w:pPr>
      <w:r w:rsidRPr="00BC1AF1">
        <w:t>PEREZ SARACIBAR Rodolfo</w:t>
      </w:r>
    </w:p>
    <w:p w:rsidR="00AE44B4" w:rsidRPr="00BC1AF1" w:rsidRDefault="00AE44B4" w:rsidP="00AE44B4">
      <w:pPr>
        <w:pStyle w:val="Bulletlist"/>
      </w:pPr>
      <w:r w:rsidRPr="00BC1AF1">
        <w:t>RYCZAN Anita</w:t>
      </w:r>
    </w:p>
    <w:p w:rsidR="00AE44B4" w:rsidRPr="00BC1AF1" w:rsidRDefault="00AE44B4" w:rsidP="00AE44B4">
      <w:pPr>
        <w:pStyle w:val="Bulletlist"/>
      </w:pPr>
      <w:r w:rsidRPr="00BC1AF1">
        <w:t>VICKERS Stacey</w:t>
      </w:r>
    </w:p>
    <w:p w:rsidR="00AE44B4" w:rsidRPr="00BC1AF1" w:rsidRDefault="00AE44B4" w:rsidP="00AE44B4">
      <w:pPr>
        <w:pStyle w:val="Bulletlist"/>
      </w:pPr>
      <w:r w:rsidRPr="00BC1AF1">
        <w:t xml:space="preserve">TALKO </w:t>
      </w:r>
      <w:proofErr w:type="spellStart"/>
      <w:r w:rsidRPr="00BC1AF1">
        <w:t>Wojtek</w:t>
      </w:r>
      <w:proofErr w:type="spellEnd"/>
    </w:p>
    <w:p w:rsidR="00AE44B4" w:rsidRPr="00BC1AF1" w:rsidRDefault="00AE44B4" w:rsidP="00AE44B4">
      <w:pPr>
        <w:pStyle w:val="Bulletlist"/>
      </w:pPr>
      <w:r w:rsidRPr="00BC1AF1">
        <w:t>PIVETTI Giulia</w:t>
      </w:r>
    </w:p>
    <w:p w:rsidR="00AE44B4" w:rsidRPr="00BC1AF1" w:rsidRDefault="00326642" w:rsidP="00AE44B4">
      <w:pPr>
        <w:pStyle w:val="Bulletlist"/>
      </w:pPr>
      <w:r>
        <w:t>(</w:t>
      </w:r>
      <w:r w:rsidR="00AE44B4" w:rsidRPr="00BC1AF1">
        <w:t xml:space="preserve">GODEFROY </w:t>
      </w:r>
      <w:proofErr w:type="spellStart"/>
      <w:r w:rsidR="00AE44B4" w:rsidRPr="00BC1AF1">
        <w:t>Aurelie</w:t>
      </w:r>
      <w:proofErr w:type="spellEnd"/>
      <w:r>
        <w:t>)</w:t>
      </w:r>
    </w:p>
    <w:p w:rsidR="003731C3" w:rsidRPr="00BC1AF1" w:rsidRDefault="003731C3" w:rsidP="00D3295B">
      <w:pPr>
        <w:pStyle w:val="Bodytxt"/>
      </w:pPr>
    </w:p>
    <w:p w:rsidR="00AE44B4" w:rsidRPr="00BC1AF1" w:rsidRDefault="00AE44B4" w:rsidP="00D3295B">
      <w:pPr>
        <w:pStyle w:val="Bodytxt"/>
      </w:pPr>
      <w:r w:rsidRPr="00BC1AF1">
        <w:t xml:space="preserve">Participants from </w:t>
      </w:r>
      <w:proofErr w:type="spellStart"/>
      <w:r w:rsidRPr="00BC1AF1">
        <w:t>Namahn</w:t>
      </w:r>
      <w:proofErr w:type="spellEnd"/>
      <w:r w:rsidRPr="00BC1AF1">
        <w:t xml:space="preserve"> and </w:t>
      </w:r>
      <w:proofErr w:type="spellStart"/>
      <w:r w:rsidRPr="00BC1AF1">
        <w:t>Intrasoft</w:t>
      </w:r>
      <w:proofErr w:type="spellEnd"/>
    </w:p>
    <w:p w:rsidR="00AE44B4" w:rsidRPr="00BC1AF1" w:rsidRDefault="00AE44B4" w:rsidP="00AE44B4">
      <w:pPr>
        <w:pStyle w:val="Bulletlist"/>
      </w:pPr>
      <w:r w:rsidRPr="00BC1AF1">
        <w:t>Janette Tanner (</w:t>
      </w:r>
      <w:proofErr w:type="spellStart"/>
      <w:r w:rsidRPr="00BC1AF1">
        <w:t>Namahn</w:t>
      </w:r>
      <w:proofErr w:type="spellEnd"/>
      <w:r w:rsidRPr="00BC1AF1">
        <w:t>)</w:t>
      </w:r>
    </w:p>
    <w:p w:rsidR="00AE44B4" w:rsidRPr="00BC1AF1" w:rsidRDefault="00AE44B4" w:rsidP="00AE44B4">
      <w:pPr>
        <w:pStyle w:val="Bulletlist"/>
      </w:pPr>
      <w:r w:rsidRPr="00BC1AF1">
        <w:t>Koen Peters (</w:t>
      </w:r>
      <w:proofErr w:type="spellStart"/>
      <w:r w:rsidRPr="00BC1AF1">
        <w:t>Namahn</w:t>
      </w:r>
      <w:proofErr w:type="spellEnd"/>
      <w:r w:rsidRPr="00BC1AF1">
        <w:t>)</w:t>
      </w:r>
    </w:p>
    <w:p w:rsidR="00AE44B4" w:rsidRPr="00BC1AF1" w:rsidRDefault="00AE44B4" w:rsidP="00AE44B4">
      <w:pPr>
        <w:pStyle w:val="Bulletlist"/>
      </w:pPr>
      <w:r w:rsidRPr="00BC1AF1">
        <w:t xml:space="preserve">Carmen </w:t>
      </w:r>
      <w:proofErr w:type="spellStart"/>
      <w:r w:rsidRPr="00BC1AF1">
        <w:t>Lupea</w:t>
      </w:r>
      <w:proofErr w:type="spellEnd"/>
      <w:r w:rsidRPr="00BC1AF1">
        <w:t xml:space="preserve"> (</w:t>
      </w:r>
      <w:proofErr w:type="spellStart"/>
      <w:r w:rsidRPr="00BC1AF1">
        <w:t>Intrasoft</w:t>
      </w:r>
      <w:proofErr w:type="spellEnd"/>
      <w:r w:rsidRPr="00BC1AF1">
        <w:t>, observer)</w:t>
      </w:r>
    </w:p>
    <w:p w:rsidR="00AE44B4" w:rsidRPr="00BC1AF1" w:rsidRDefault="00AE44B4" w:rsidP="00AE44B4">
      <w:pPr>
        <w:pStyle w:val="Bulletlist"/>
      </w:pPr>
      <w:r w:rsidRPr="00BC1AF1">
        <w:t>Phi</w:t>
      </w:r>
      <w:r w:rsidR="000172EF" w:rsidRPr="00BC1AF1">
        <w:t xml:space="preserve">lip Millard </w:t>
      </w:r>
      <w:r w:rsidRPr="00BC1AF1">
        <w:t>(</w:t>
      </w:r>
      <w:proofErr w:type="spellStart"/>
      <w:r w:rsidRPr="00BC1AF1">
        <w:t>Intrasoft</w:t>
      </w:r>
      <w:proofErr w:type="spellEnd"/>
      <w:r w:rsidRPr="00BC1AF1">
        <w:t>, observer)</w:t>
      </w:r>
    </w:p>
    <w:p w:rsidR="00AE44B4" w:rsidRPr="00BC1AF1" w:rsidRDefault="00AE44B4" w:rsidP="00AE44B4">
      <w:pPr>
        <w:pStyle w:val="Bulletlist"/>
      </w:pPr>
      <w:r w:rsidRPr="00BC1AF1">
        <w:t xml:space="preserve">Liliana </w:t>
      </w:r>
      <w:r w:rsidR="000172EF" w:rsidRPr="00BC1AF1">
        <w:t xml:space="preserve">Ion </w:t>
      </w:r>
      <w:r w:rsidRPr="00BC1AF1">
        <w:t>(</w:t>
      </w:r>
      <w:proofErr w:type="spellStart"/>
      <w:r w:rsidRPr="00BC1AF1">
        <w:t>Intrasoft</w:t>
      </w:r>
      <w:proofErr w:type="spellEnd"/>
      <w:r w:rsidRPr="00BC1AF1">
        <w:t>, observer)</w:t>
      </w:r>
    </w:p>
    <w:p w:rsidR="00AE44B4" w:rsidRPr="00BC1AF1" w:rsidRDefault="00AE44B4" w:rsidP="00D3295B">
      <w:pPr>
        <w:pStyle w:val="Bodytxt"/>
      </w:pPr>
    </w:p>
    <w:p w:rsidR="00D3295B" w:rsidRPr="00BC1AF1" w:rsidRDefault="00D3295B" w:rsidP="00D3295B">
      <w:pPr>
        <w:pStyle w:val="Bodytxt"/>
      </w:pPr>
      <w:r w:rsidRPr="00BC1AF1">
        <w:t xml:space="preserve">The </w:t>
      </w:r>
      <w:r w:rsidRPr="00BC1AF1">
        <w:rPr>
          <w:b/>
        </w:rPr>
        <w:t xml:space="preserve">objectives </w:t>
      </w:r>
      <w:r w:rsidRPr="00BC1AF1">
        <w:t xml:space="preserve">of </w:t>
      </w:r>
      <w:r w:rsidR="00AE44B4" w:rsidRPr="00BC1AF1">
        <w:t xml:space="preserve">this </w:t>
      </w:r>
      <w:r w:rsidRPr="00BC1AF1">
        <w:t xml:space="preserve">vision workshop </w:t>
      </w:r>
      <w:r w:rsidR="00AE44B4" w:rsidRPr="00BC1AF1">
        <w:t>were</w:t>
      </w:r>
      <w:r w:rsidRPr="00BC1AF1">
        <w:t>:</w:t>
      </w:r>
    </w:p>
    <w:p w:rsidR="00D3295B" w:rsidRPr="00BC1AF1" w:rsidRDefault="00D3295B" w:rsidP="00D3295B">
      <w:pPr>
        <w:pStyle w:val="Bulletlist"/>
      </w:pPr>
      <w:r w:rsidRPr="00BC1AF1">
        <w:t xml:space="preserve">Determine the target audiences for the </w:t>
      </w:r>
      <w:r w:rsidR="00BC1AF1">
        <w:t xml:space="preserve">DG </w:t>
      </w:r>
      <w:proofErr w:type="spellStart"/>
      <w:r w:rsidR="00BC1AF1">
        <w:t>D</w:t>
      </w:r>
      <w:r w:rsidRPr="00BC1AF1">
        <w:t>evco</w:t>
      </w:r>
      <w:proofErr w:type="spellEnd"/>
      <w:r w:rsidRPr="00BC1AF1">
        <w:t xml:space="preserve"> web site, and prioritize these.</w:t>
      </w:r>
    </w:p>
    <w:p w:rsidR="00D3295B" w:rsidRPr="00BC1AF1" w:rsidRDefault="00D3295B" w:rsidP="00D3295B">
      <w:pPr>
        <w:pStyle w:val="Bulletlist"/>
      </w:pPr>
      <w:r w:rsidRPr="00BC1AF1">
        <w:t xml:space="preserve">Determine the main objectives/goals for the </w:t>
      </w:r>
      <w:r w:rsidR="00BC1AF1">
        <w:t xml:space="preserve">DG </w:t>
      </w:r>
      <w:proofErr w:type="spellStart"/>
      <w:r w:rsidR="00BC1AF1">
        <w:t>D</w:t>
      </w:r>
      <w:r w:rsidR="00BC1AF1" w:rsidRPr="00BC1AF1">
        <w:t>evco</w:t>
      </w:r>
      <w:proofErr w:type="spellEnd"/>
      <w:r w:rsidR="00BC1AF1" w:rsidRPr="00BC1AF1">
        <w:t xml:space="preserve"> </w:t>
      </w:r>
      <w:r w:rsidRPr="00BC1AF1">
        <w:t xml:space="preserve">web site, and paraphrase this in a short mission statement for the site. </w:t>
      </w:r>
    </w:p>
    <w:p w:rsidR="00D61F11" w:rsidRPr="00BC1AF1" w:rsidRDefault="00D3295B" w:rsidP="00D3295B">
      <w:pPr>
        <w:pStyle w:val="Bulletlist"/>
      </w:pPr>
      <w:r w:rsidRPr="00BC1AF1">
        <w:t xml:space="preserve">Do first design explorations for a country landing page and for the home page of the </w:t>
      </w:r>
      <w:r w:rsidR="00BC1AF1">
        <w:t xml:space="preserve">DG </w:t>
      </w:r>
      <w:proofErr w:type="spellStart"/>
      <w:r w:rsidR="00BC1AF1">
        <w:t>D</w:t>
      </w:r>
      <w:r w:rsidR="00BC1AF1" w:rsidRPr="00BC1AF1">
        <w:t>evco</w:t>
      </w:r>
      <w:proofErr w:type="spellEnd"/>
      <w:r w:rsidR="00BC1AF1" w:rsidRPr="00BC1AF1">
        <w:t xml:space="preserve"> </w:t>
      </w:r>
      <w:r w:rsidRPr="00BC1AF1">
        <w:t>web site, by making an inventory of desired building blocks for these pages.</w:t>
      </w:r>
    </w:p>
    <w:p w:rsidR="00AE44B4" w:rsidRPr="00BC1AF1" w:rsidRDefault="00AE44B4" w:rsidP="002C0F9A">
      <w:pPr>
        <w:pStyle w:val="Heading1"/>
        <w:rPr>
          <w:lang w:val="en-GB"/>
        </w:rPr>
      </w:pPr>
    </w:p>
    <w:p w:rsidR="000172EF" w:rsidRPr="00BC1AF1" w:rsidRDefault="000172EF">
      <w:pPr>
        <w:spacing w:before="0" w:after="200" w:line="276" w:lineRule="auto"/>
        <w:rPr>
          <w:rFonts w:ascii="Georgia" w:eastAsiaTheme="majorEastAsia" w:hAnsi="Georgia" w:cstheme="majorBidi"/>
          <w:bCs/>
          <w:color w:val="1E5A82"/>
          <w:sz w:val="40"/>
          <w:szCs w:val="28"/>
        </w:rPr>
      </w:pPr>
      <w:r w:rsidRPr="00BC1AF1">
        <w:br w:type="page"/>
      </w:r>
    </w:p>
    <w:p w:rsidR="002C369D" w:rsidRPr="00BC1AF1" w:rsidRDefault="00D3295B" w:rsidP="002C0F9A">
      <w:pPr>
        <w:pStyle w:val="Heading1"/>
        <w:rPr>
          <w:lang w:val="en-GB"/>
        </w:rPr>
      </w:pPr>
      <w:bookmarkStart w:id="2" w:name="_Toc315882524"/>
      <w:r w:rsidRPr="00BC1AF1">
        <w:rPr>
          <w:lang w:val="en-GB"/>
        </w:rPr>
        <w:lastRenderedPageBreak/>
        <w:t xml:space="preserve">Target audiences </w:t>
      </w:r>
      <w:r w:rsidR="00BC1AF1">
        <w:t>DG D</w:t>
      </w:r>
      <w:proofErr w:type="spellStart"/>
      <w:r w:rsidR="00BC1AF1" w:rsidRPr="00BC1AF1">
        <w:rPr>
          <w:lang w:val="en-GB"/>
        </w:rPr>
        <w:t>evco</w:t>
      </w:r>
      <w:proofErr w:type="spellEnd"/>
      <w:r w:rsidRPr="00BC1AF1">
        <w:rPr>
          <w:lang w:val="en-GB"/>
        </w:rPr>
        <w:t xml:space="preserve"> web site</w:t>
      </w:r>
      <w:bookmarkEnd w:id="2"/>
    </w:p>
    <w:p w:rsidR="00D3295B" w:rsidRPr="00BC1AF1" w:rsidRDefault="005A2D69" w:rsidP="005A2D69">
      <w:pPr>
        <w:pStyle w:val="Heading2"/>
        <w:rPr>
          <w:lang w:val="en-GB"/>
        </w:rPr>
      </w:pPr>
      <w:bookmarkStart w:id="3" w:name="_Toc315882525"/>
      <w:r w:rsidRPr="00BC1AF1">
        <w:rPr>
          <w:lang w:val="en-GB"/>
        </w:rPr>
        <w:t>Exercise</w:t>
      </w:r>
      <w:bookmarkEnd w:id="3"/>
    </w:p>
    <w:p w:rsidR="005A2D69" w:rsidRPr="00BC1AF1" w:rsidRDefault="005A2D69" w:rsidP="005A2D69">
      <w:pPr>
        <w:pStyle w:val="Bodytxt"/>
      </w:pPr>
      <w:r w:rsidRPr="00BC1AF1">
        <w:t>Brainstorm via post-its</w:t>
      </w:r>
    </w:p>
    <w:p w:rsidR="005A2D69" w:rsidRPr="00BC1AF1" w:rsidRDefault="005A2D69" w:rsidP="005A2D69">
      <w:pPr>
        <w:pStyle w:val="Bodytxt"/>
      </w:pPr>
      <w:r w:rsidRPr="00BC1AF1">
        <w:rPr>
          <w:b/>
        </w:rPr>
        <w:t>Steps</w:t>
      </w:r>
      <w:r w:rsidRPr="00BC1AF1">
        <w:t>:</w:t>
      </w:r>
    </w:p>
    <w:p w:rsidR="005A2D69" w:rsidRPr="00BC1AF1" w:rsidRDefault="00BC1AF1" w:rsidP="005A2D69">
      <w:pPr>
        <w:pStyle w:val="Bulletlist"/>
      </w:pPr>
      <w:r>
        <w:t>Write down on post-it notes</w:t>
      </w:r>
      <w:r w:rsidR="005A2D69" w:rsidRPr="00BC1AF1">
        <w:t xml:space="preserve"> the main target audiences you see</w:t>
      </w:r>
    </w:p>
    <w:p w:rsidR="005A2D69" w:rsidRPr="00BC1AF1" w:rsidRDefault="005A2D69" w:rsidP="005A2D69">
      <w:pPr>
        <w:pStyle w:val="Bulletlist"/>
      </w:pPr>
      <w:r w:rsidRPr="00BC1AF1">
        <w:t>Eliminate the doubles, and group the post-its</w:t>
      </w:r>
    </w:p>
    <w:p w:rsidR="005A2D69" w:rsidRPr="00BC1AF1" w:rsidRDefault="005A2D69" w:rsidP="005A2D69">
      <w:pPr>
        <w:pStyle w:val="Bulletlist"/>
      </w:pPr>
      <w:r w:rsidRPr="00BC1AF1">
        <w:t>Prioritize (primary, secondary), via voting</w:t>
      </w:r>
    </w:p>
    <w:p w:rsidR="005A2D69" w:rsidRPr="00BC1AF1" w:rsidRDefault="005A2D69" w:rsidP="005A2D69">
      <w:pPr>
        <w:pStyle w:val="Bulletlist"/>
      </w:pPr>
      <w:r w:rsidRPr="00BC1AF1">
        <w:t>Determine what is typical for each group?</w:t>
      </w:r>
    </w:p>
    <w:p w:rsidR="005A2D69" w:rsidRPr="00BC1AF1" w:rsidRDefault="005A2D69" w:rsidP="005A2D69">
      <w:pPr>
        <w:pStyle w:val="Bodytxt"/>
      </w:pPr>
      <w:r w:rsidRPr="00BC1AF1">
        <w:rPr>
          <w:b/>
        </w:rPr>
        <w:t>Input</w:t>
      </w:r>
      <w:r w:rsidRPr="00BC1AF1">
        <w:t>: quotes from the user interviews, with the users’ assumptions of the target audience of the current web site.</w:t>
      </w:r>
    </w:p>
    <w:p w:rsidR="005A2D69" w:rsidRPr="00BC1AF1" w:rsidRDefault="005A2D69" w:rsidP="005A2D69">
      <w:pPr>
        <w:pStyle w:val="Bodytxt"/>
      </w:pPr>
      <w:r w:rsidRPr="00BC1AF1">
        <w:rPr>
          <w:noProof/>
          <w:lang w:eastAsia="nl-BE"/>
        </w:rPr>
        <w:drawing>
          <wp:inline distT="0" distB="0" distL="0" distR="0" wp14:anchorId="302367EC" wp14:editId="5956A27F">
            <wp:extent cx="4294909" cy="2636488"/>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screen">
                      <a:extLst>
                        <a:ext uri="{28A0092B-C50C-407E-A947-70E740481C1C}">
                          <a14:useLocalDpi xmlns:a14="http://schemas.microsoft.com/office/drawing/2010/main"/>
                        </a:ext>
                      </a:extLst>
                    </a:blip>
                    <a:stretch>
                      <a:fillRect/>
                    </a:stretch>
                  </pic:blipFill>
                  <pic:spPr>
                    <a:xfrm>
                      <a:off x="0" y="0"/>
                      <a:ext cx="4294355" cy="2636148"/>
                    </a:xfrm>
                    <a:prstGeom prst="rect">
                      <a:avLst/>
                    </a:prstGeom>
                  </pic:spPr>
                </pic:pic>
              </a:graphicData>
            </a:graphic>
          </wp:inline>
        </w:drawing>
      </w:r>
    </w:p>
    <w:p w:rsidR="005A2D69" w:rsidRPr="00BC1AF1" w:rsidRDefault="005A2D69" w:rsidP="005A2D69">
      <w:pPr>
        <w:pStyle w:val="Heading2"/>
        <w:rPr>
          <w:lang w:val="en-GB"/>
        </w:rPr>
      </w:pPr>
      <w:bookmarkStart w:id="4" w:name="_Toc315882526"/>
      <w:r w:rsidRPr="00BC1AF1">
        <w:rPr>
          <w:lang w:val="en-GB"/>
        </w:rPr>
        <w:t>Results</w:t>
      </w:r>
      <w:bookmarkEnd w:id="4"/>
    </w:p>
    <w:p w:rsidR="005A2D69" w:rsidRPr="00BC1AF1" w:rsidRDefault="001057AB" w:rsidP="005A2D69">
      <w:pPr>
        <w:pStyle w:val="Heading3"/>
      </w:pPr>
      <w:r w:rsidRPr="00BC1AF1">
        <w:t>Group 1: D</w:t>
      </w:r>
      <w:r w:rsidR="005A2D69" w:rsidRPr="00BC1AF1">
        <w:t>evelopment stakeholders</w:t>
      </w:r>
      <w:r w:rsidR="00D7258D">
        <w:t xml:space="preserve"> (</w:t>
      </w:r>
      <w:r w:rsidR="00D7258D" w:rsidRPr="00D7258D">
        <w:rPr>
          <w:b/>
        </w:rPr>
        <w:t>19</w:t>
      </w:r>
      <w:r w:rsidR="00D7258D">
        <w:rPr>
          <w:rFonts w:ascii="Wingdings" w:hAnsi="Wingdings" w:cs="Wingdings"/>
          <w:color w:val="00B050"/>
          <w:sz w:val="26"/>
          <w:szCs w:val="26"/>
        </w:rPr>
        <w:t></w:t>
      </w:r>
      <w:r w:rsidR="00D7258D" w:rsidRPr="00BC1AF1">
        <w:t>)</w:t>
      </w:r>
    </w:p>
    <w:p w:rsidR="00AE44B4" w:rsidRPr="00BC1AF1" w:rsidRDefault="00AE44B4" w:rsidP="00AE44B4">
      <w:pPr>
        <w:pStyle w:val="Bodytxt"/>
      </w:pPr>
      <w:r w:rsidRPr="00BC1AF1">
        <w:t>Belongs to this group:</w:t>
      </w:r>
    </w:p>
    <w:p w:rsidR="009B087C" w:rsidRPr="00BC1AF1" w:rsidRDefault="005A2D69" w:rsidP="005A2D69">
      <w:pPr>
        <w:pStyle w:val="Bulletlist"/>
      </w:pPr>
      <w:r w:rsidRPr="00BC1AF1">
        <w:rPr>
          <w:b/>
        </w:rPr>
        <w:t>Donor organisations</w:t>
      </w:r>
      <w:r w:rsidR="006D77CC" w:rsidRPr="00BC1AF1">
        <w:rPr>
          <w:b/>
        </w:rPr>
        <w:t xml:space="preserve"> </w:t>
      </w:r>
      <w:r w:rsidR="006D77CC" w:rsidRPr="00BC1AF1">
        <w:t>(</w:t>
      </w:r>
      <w:r w:rsidR="006D77CC" w:rsidRPr="00BC1AF1">
        <w:rPr>
          <w:rFonts w:ascii="Wingdings" w:hAnsi="Wingdings" w:cs="Wingdings"/>
          <w:color w:val="00B050"/>
          <w:sz w:val="26"/>
          <w:szCs w:val="26"/>
        </w:rPr>
        <w:t></w:t>
      </w:r>
      <w:r w:rsidR="006D77CC" w:rsidRPr="00BC1AF1">
        <w:rPr>
          <w:rFonts w:ascii="Wingdings" w:hAnsi="Wingdings" w:cs="Wingdings"/>
          <w:color w:val="00B050"/>
          <w:sz w:val="26"/>
          <w:szCs w:val="26"/>
        </w:rPr>
        <w:t></w:t>
      </w:r>
      <w:r w:rsidR="006D77CC" w:rsidRPr="00BC1AF1">
        <w:rPr>
          <w:rFonts w:ascii="Wingdings" w:hAnsi="Wingdings" w:cs="Wingdings"/>
          <w:color w:val="00B050"/>
          <w:sz w:val="26"/>
          <w:szCs w:val="26"/>
        </w:rPr>
        <w:t></w:t>
      </w:r>
      <w:r w:rsidR="006D77CC" w:rsidRPr="00BC1AF1">
        <w:t>)</w:t>
      </w:r>
      <w:r w:rsidRPr="00BC1AF1">
        <w:t>: intern</w:t>
      </w:r>
      <w:r w:rsidR="009B087C" w:rsidRPr="00BC1AF1">
        <w:t>ational donor organisations</w:t>
      </w:r>
    </w:p>
    <w:p w:rsidR="005A2D69" w:rsidRPr="00BC1AF1" w:rsidRDefault="009B087C" w:rsidP="005A2D69">
      <w:pPr>
        <w:pStyle w:val="Bulletlist"/>
      </w:pPr>
      <w:r w:rsidRPr="00BC1AF1">
        <w:rPr>
          <w:b/>
        </w:rPr>
        <w:t>P</w:t>
      </w:r>
      <w:r w:rsidR="005A2D69" w:rsidRPr="00BC1AF1">
        <w:rPr>
          <w:b/>
        </w:rPr>
        <w:t>artners</w:t>
      </w:r>
      <w:r w:rsidR="005A2D69" w:rsidRPr="00BC1AF1">
        <w:t xml:space="preserve"> (</w:t>
      </w:r>
      <w:proofErr w:type="spellStart"/>
      <w:r w:rsidR="005A2D69" w:rsidRPr="00BC1AF1">
        <w:t>Worldbank</w:t>
      </w:r>
      <w:proofErr w:type="spellEnd"/>
      <w:r w:rsidR="005A2D69" w:rsidRPr="00BC1AF1">
        <w:t>, United Nations, …</w:t>
      </w:r>
      <w:r w:rsidR="006D77CC" w:rsidRPr="00BC1AF1">
        <w:t xml:space="preserve">) and Member State </w:t>
      </w:r>
      <w:r w:rsidR="005A2D69" w:rsidRPr="00BC1AF1">
        <w:t xml:space="preserve"> Agencies</w:t>
      </w:r>
    </w:p>
    <w:p w:rsidR="009B087C" w:rsidRPr="00BC1AF1" w:rsidRDefault="005A2D69" w:rsidP="009B087C">
      <w:pPr>
        <w:pStyle w:val="Bulletlist"/>
      </w:pPr>
      <w:r w:rsidRPr="00BC1AF1">
        <w:rPr>
          <w:b/>
        </w:rPr>
        <w:t>NGO’s</w:t>
      </w:r>
      <w:r w:rsidR="006D77CC" w:rsidRPr="00BC1AF1">
        <w:rPr>
          <w:b/>
        </w:rPr>
        <w:t xml:space="preserve"> </w:t>
      </w:r>
      <w:r w:rsidR="006D77CC" w:rsidRPr="00BC1AF1">
        <w:t>(</w:t>
      </w:r>
      <w:r w:rsidR="006D77CC" w:rsidRPr="00BC1AF1">
        <w:rPr>
          <w:rFonts w:ascii="Wingdings" w:hAnsi="Wingdings" w:cs="Wingdings"/>
          <w:color w:val="00B050"/>
          <w:sz w:val="26"/>
          <w:szCs w:val="26"/>
        </w:rPr>
        <w:t></w:t>
      </w:r>
      <w:r w:rsidR="006D77CC" w:rsidRPr="00BC1AF1">
        <w:rPr>
          <w:rFonts w:ascii="Wingdings" w:hAnsi="Wingdings" w:cs="Wingdings"/>
          <w:color w:val="00B050"/>
          <w:sz w:val="26"/>
          <w:szCs w:val="26"/>
        </w:rPr>
        <w:t></w:t>
      </w:r>
      <w:r w:rsidR="006D77CC" w:rsidRPr="00BC1AF1">
        <w:rPr>
          <w:rFonts w:ascii="Wingdings" w:hAnsi="Wingdings" w:cs="Wingdings"/>
          <w:color w:val="00B050"/>
          <w:sz w:val="26"/>
          <w:szCs w:val="26"/>
        </w:rPr>
        <w:t></w:t>
      </w:r>
      <w:r w:rsidR="006D77CC" w:rsidRPr="00BC1AF1">
        <w:rPr>
          <w:rFonts w:ascii="Wingdings" w:hAnsi="Wingdings" w:cs="Wingdings"/>
          <w:color w:val="00B050"/>
          <w:sz w:val="26"/>
          <w:szCs w:val="26"/>
        </w:rPr>
        <w:t></w:t>
      </w:r>
      <w:r w:rsidR="006D77CC" w:rsidRPr="00BC1AF1">
        <w:rPr>
          <w:rFonts w:ascii="Wingdings" w:hAnsi="Wingdings" w:cs="Wingdings"/>
          <w:color w:val="00B050"/>
          <w:sz w:val="26"/>
          <w:szCs w:val="26"/>
        </w:rPr>
        <w:t></w:t>
      </w:r>
      <w:r w:rsidR="006D77CC" w:rsidRPr="00BC1AF1">
        <w:t>)</w:t>
      </w:r>
      <w:r w:rsidRPr="00BC1AF1">
        <w:t xml:space="preserve">: NGO’s and civil society </w:t>
      </w:r>
    </w:p>
    <w:p w:rsidR="009B087C" w:rsidRPr="00BC1AF1" w:rsidRDefault="009B087C" w:rsidP="008F4D7E">
      <w:pPr>
        <w:pStyle w:val="Bulletlist"/>
        <w:rPr>
          <w:b/>
        </w:rPr>
      </w:pPr>
      <w:r w:rsidRPr="00BC1AF1">
        <w:rPr>
          <w:b/>
        </w:rPr>
        <w:t>Civil Societies</w:t>
      </w:r>
    </w:p>
    <w:p w:rsidR="005A2D69" w:rsidRPr="00BC1AF1" w:rsidRDefault="006D77CC" w:rsidP="005A2D69">
      <w:pPr>
        <w:pStyle w:val="Bulletlist"/>
      </w:pPr>
      <w:r w:rsidRPr="00BC1AF1">
        <w:rPr>
          <w:b/>
        </w:rPr>
        <w:t>Fund seekers</w:t>
      </w:r>
      <w:r w:rsidRPr="00BC1AF1">
        <w:t xml:space="preserve"> (</w:t>
      </w:r>
      <w:r w:rsidRPr="00BC1AF1">
        <w:rPr>
          <w:rFonts w:ascii="Wingdings" w:hAnsi="Wingdings" w:cs="Wingdings"/>
          <w:color w:val="00B050"/>
          <w:sz w:val="26"/>
          <w:szCs w:val="26"/>
        </w:rPr>
        <w:t></w:t>
      </w:r>
      <w:r w:rsidRPr="00BC1AF1">
        <w:rPr>
          <w:rFonts w:ascii="Wingdings" w:hAnsi="Wingdings" w:cs="Wingdings"/>
          <w:color w:val="00B050"/>
          <w:sz w:val="26"/>
          <w:szCs w:val="26"/>
        </w:rPr>
        <w:t></w:t>
      </w:r>
      <w:r w:rsidRPr="00BC1AF1">
        <w:rPr>
          <w:rFonts w:ascii="Wingdings" w:hAnsi="Wingdings" w:cs="Wingdings"/>
          <w:color w:val="00B050"/>
          <w:sz w:val="26"/>
          <w:szCs w:val="26"/>
        </w:rPr>
        <w:t></w:t>
      </w:r>
      <w:r w:rsidRPr="00BC1AF1">
        <w:rPr>
          <w:rFonts w:ascii="Wingdings" w:hAnsi="Wingdings" w:cs="Wingdings"/>
          <w:color w:val="00B050"/>
          <w:sz w:val="26"/>
          <w:szCs w:val="26"/>
        </w:rPr>
        <w:t></w:t>
      </w:r>
      <w:r w:rsidRPr="00BC1AF1">
        <w:rPr>
          <w:rFonts w:ascii="Wingdings" w:hAnsi="Wingdings" w:cs="Wingdings"/>
          <w:color w:val="00B050"/>
          <w:sz w:val="26"/>
          <w:szCs w:val="26"/>
        </w:rPr>
        <w:t></w:t>
      </w:r>
      <w:r w:rsidRPr="00BC1AF1">
        <w:rPr>
          <w:rFonts w:ascii="Wingdings" w:hAnsi="Wingdings" w:cs="Wingdings"/>
          <w:color w:val="00B050"/>
          <w:sz w:val="26"/>
          <w:szCs w:val="26"/>
        </w:rPr>
        <w:t></w:t>
      </w:r>
      <w:r w:rsidRPr="00BC1AF1">
        <w:rPr>
          <w:rFonts w:ascii="Wingdings" w:hAnsi="Wingdings" w:cs="Wingdings"/>
          <w:color w:val="00B050"/>
          <w:sz w:val="26"/>
          <w:szCs w:val="26"/>
        </w:rPr>
        <w:t></w:t>
      </w:r>
      <w:r w:rsidRPr="00BC1AF1">
        <w:rPr>
          <w:rFonts w:ascii="Wingdings" w:hAnsi="Wingdings" w:cs="Wingdings"/>
          <w:color w:val="00B050"/>
          <w:sz w:val="26"/>
          <w:szCs w:val="26"/>
        </w:rPr>
        <w:t></w:t>
      </w:r>
      <w:r w:rsidRPr="00BC1AF1">
        <w:t>): in need of funding, and looking for Calls for Proposals/Tenders, programmes; usually private business entities</w:t>
      </w:r>
    </w:p>
    <w:p w:rsidR="006D77CC" w:rsidRPr="00BC1AF1" w:rsidRDefault="006D77CC" w:rsidP="005A2D69">
      <w:pPr>
        <w:pStyle w:val="Bulletlist"/>
      </w:pPr>
      <w:r w:rsidRPr="00BC1AF1">
        <w:rPr>
          <w:b/>
        </w:rPr>
        <w:lastRenderedPageBreak/>
        <w:t>Project managers</w:t>
      </w:r>
      <w:r w:rsidRPr="00BC1AF1">
        <w:t xml:space="preserve"> (</w:t>
      </w:r>
      <w:r w:rsidRPr="00BC1AF1">
        <w:rPr>
          <w:rFonts w:ascii="Wingdings" w:hAnsi="Wingdings" w:cs="Wingdings"/>
          <w:color w:val="00B050"/>
          <w:sz w:val="26"/>
          <w:szCs w:val="26"/>
        </w:rPr>
        <w:t></w:t>
      </w:r>
      <w:r w:rsidRPr="00BC1AF1">
        <w:t>):</w:t>
      </w:r>
    </w:p>
    <w:p w:rsidR="006D77CC" w:rsidRDefault="006D77CC" w:rsidP="005A2D69">
      <w:pPr>
        <w:pStyle w:val="Bulletlist"/>
      </w:pPr>
      <w:r w:rsidRPr="00BC1AF1">
        <w:rPr>
          <w:b/>
        </w:rPr>
        <w:t>Government &amp; politicians</w:t>
      </w:r>
      <w:r w:rsidRPr="00BC1AF1">
        <w:t>: EU, Member States, partners, EU Parliament members, National Parliament members</w:t>
      </w:r>
    </w:p>
    <w:p w:rsidR="00B43509" w:rsidRPr="00BC1AF1" w:rsidRDefault="00B43509" w:rsidP="005A2D69">
      <w:pPr>
        <w:pStyle w:val="Bulletlist"/>
      </w:pPr>
      <w:r>
        <w:t xml:space="preserve">(Group 1 as a whole: </w:t>
      </w:r>
      <w:r>
        <w:rPr>
          <w:rFonts w:ascii="Wingdings" w:hAnsi="Wingdings" w:cs="Wingdings"/>
          <w:color w:val="00B050"/>
          <w:sz w:val="26"/>
          <w:szCs w:val="26"/>
        </w:rPr>
        <w:t></w:t>
      </w:r>
      <w:r>
        <w:rPr>
          <w:rFonts w:ascii="Wingdings" w:hAnsi="Wingdings" w:cs="Wingdings"/>
          <w:color w:val="00B050"/>
          <w:sz w:val="26"/>
          <w:szCs w:val="26"/>
        </w:rPr>
        <w:t></w:t>
      </w:r>
      <w:r>
        <w:t>)</w:t>
      </w:r>
    </w:p>
    <w:p w:rsidR="000172EF" w:rsidRPr="00BC1AF1" w:rsidRDefault="000172EF" w:rsidP="00AE44B4">
      <w:pPr>
        <w:pStyle w:val="Bodytxt"/>
      </w:pPr>
    </w:p>
    <w:p w:rsidR="00AE44B4" w:rsidRPr="00BC1AF1" w:rsidRDefault="00AE44B4" w:rsidP="00AE44B4">
      <w:pPr>
        <w:pStyle w:val="Bodytxt"/>
      </w:pPr>
      <w:r w:rsidRPr="00BC1AF1">
        <w:t xml:space="preserve">Main </w:t>
      </w:r>
      <w:r w:rsidRPr="00BC1AF1">
        <w:rPr>
          <w:b/>
        </w:rPr>
        <w:t>content needs</w:t>
      </w:r>
      <w:r w:rsidRPr="00BC1AF1">
        <w:t xml:space="preserve"> for this group:</w:t>
      </w:r>
    </w:p>
    <w:p w:rsidR="000172EF" w:rsidRPr="00BC1AF1" w:rsidRDefault="000172EF" w:rsidP="00AE44B4">
      <w:pPr>
        <w:pStyle w:val="Bodytxt"/>
      </w:pPr>
      <w:r w:rsidRPr="00BC1AF1">
        <w:t>Fund seekers:</w:t>
      </w:r>
    </w:p>
    <w:p w:rsidR="000172EF" w:rsidRPr="00BC1AF1" w:rsidRDefault="000172EF" w:rsidP="000172EF">
      <w:pPr>
        <w:pStyle w:val="Bulletlist"/>
      </w:pPr>
      <w:r w:rsidRPr="00BC1AF1">
        <w:t>How to get funding? Who can apply?  -- basic introduction, that is now missing</w:t>
      </w:r>
    </w:p>
    <w:p w:rsidR="000172EF" w:rsidRPr="00BC1AF1" w:rsidRDefault="000172EF" w:rsidP="000172EF">
      <w:pPr>
        <w:pStyle w:val="Bulletlist"/>
      </w:pPr>
      <w:r w:rsidRPr="00BC1AF1">
        <w:t>Call For Proposals: rules, beneficiary list, (e-)PRAG, PADOR</w:t>
      </w:r>
    </w:p>
    <w:p w:rsidR="000172EF" w:rsidRPr="00BC1AF1" w:rsidRDefault="000172EF" w:rsidP="000172EF">
      <w:pPr>
        <w:pStyle w:val="Bulletlist"/>
      </w:pPr>
      <w:r w:rsidRPr="00BC1AF1">
        <w:t>AAP (Annual Programs) – priorities per country</w:t>
      </w:r>
    </w:p>
    <w:p w:rsidR="000172EF" w:rsidRPr="00BC1AF1" w:rsidRDefault="000172EF" w:rsidP="000172EF">
      <w:pPr>
        <w:pStyle w:val="Bulletlist"/>
      </w:pPr>
      <w:r w:rsidRPr="00BC1AF1">
        <w:t>Monitoring funding decisions</w:t>
      </w:r>
      <w:r w:rsidR="00227D1E" w:rsidRPr="00BC1AF1">
        <w:t xml:space="preserve">, explanation on how monitoring system works in </w:t>
      </w:r>
      <w:r w:rsidR="00C7396A">
        <w:t xml:space="preserve">DG </w:t>
      </w:r>
      <w:proofErr w:type="spellStart"/>
      <w:r w:rsidR="00227D1E" w:rsidRPr="00BC1AF1">
        <w:t>Devco</w:t>
      </w:r>
      <w:proofErr w:type="spellEnd"/>
    </w:p>
    <w:p w:rsidR="00AE44B4" w:rsidRPr="00BC1AF1" w:rsidRDefault="000172EF" w:rsidP="00AE44B4">
      <w:pPr>
        <w:pStyle w:val="Bodytxt"/>
      </w:pPr>
      <w:r w:rsidRPr="00BC1AF1">
        <w:t>Project manager:</w:t>
      </w:r>
    </w:p>
    <w:p w:rsidR="000172EF" w:rsidRPr="00BC1AF1" w:rsidRDefault="000172EF" w:rsidP="000172EF">
      <w:pPr>
        <w:pStyle w:val="Bulletlist"/>
      </w:pPr>
      <w:r w:rsidRPr="00BC1AF1">
        <w:t>Practical project info</w:t>
      </w:r>
    </w:p>
    <w:p w:rsidR="00D7258D" w:rsidRDefault="00D7258D" w:rsidP="006D77CC">
      <w:pPr>
        <w:pStyle w:val="Heading3"/>
      </w:pPr>
    </w:p>
    <w:p w:rsidR="00D3295B" w:rsidRPr="00BC1AF1" w:rsidRDefault="006D77CC" w:rsidP="006D77CC">
      <w:pPr>
        <w:pStyle w:val="Heading3"/>
      </w:pPr>
      <w:r w:rsidRPr="00BC1AF1">
        <w:t xml:space="preserve">Group 2: </w:t>
      </w:r>
      <w:r w:rsidR="00D7258D">
        <w:t xml:space="preserve">People with a general interest in DG </w:t>
      </w:r>
      <w:proofErr w:type="spellStart"/>
      <w:r w:rsidR="00D7258D">
        <w:t>Devco</w:t>
      </w:r>
      <w:proofErr w:type="spellEnd"/>
      <w:r w:rsidR="00B43509">
        <w:t xml:space="preserve"> (</w:t>
      </w:r>
      <w:r w:rsidR="00B43509" w:rsidRPr="00D7258D">
        <w:rPr>
          <w:b/>
        </w:rPr>
        <w:t>1</w:t>
      </w:r>
      <w:r w:rsidR="00B43509">
        <w:rPr>
          <w:b/>
        </w:rPr>
        <w:t>1</w:t>
      </w:r>
      <w:r w:rsidR="00B43509">
        <w:rPr>
          <w:rFonts w:ascii="Wingdings" w:hAnsi="Wingdings" w:cs="Wingdings"/>
          <w:color w:val="00B050"/>
          <w:sz w:val="26"/>
          <w:szCs w:val="26"/>
        </w:rPr>
        <w:t></w:t>
      </w:r>
      <w:r w:rsidR="00B43509" w:rsidRPr="00BC1AF1">
        <w:t>)</w:t>
      </w:r>
    </w:p>
    <w:p w:rsidR="007F24D9" w:rsidRPr="00BC1AF1" w:rsidRDefault="007F24D9" w:rsidP="007F24D9">
      <w:pPr>
        <w:pStyle w:val="Bodytxt"/>
      </w:pPr>
      <w:r w:rsidRPr="00BC1AF1">
        <w:t>Belongs to this group:</w:t>
      </w:r>
    </w:p>
    <w:p w:rsidR="007C155F" w:rsidRPr="00BC1AF1" w:rsidRDefault="007C155F" w:rsidP="007C155F">
      <w:pPr>
        <w:pStyle w:val="Bulletlist"/>
        <w:ind w:left="360"/>
        <w:rPr>
          <w:b/>
        </w:rPr>
      </w:pPr>
      <w:r w:rsidRPr="00BC1AF1">
        <w:rPr>
          <w:b/>
        </w:rPr>
        <w:t>General public</w:t>
      </w:r>
      <w:r w:rsidR="00D7258D">
        <w:rPr>
          <w:b/>
        </w:rPr>
        <w:t>, citizens</w:t>
      </w:r>
      <w:r w:rsidR="00D7258D">
        <w:t xml:space="preserve"> </w:t>
      </w:r>
      <w:r w:rsidR="00D7258D" w:rsidRPr="00BC1AF1">
        <w:t>(</w:t>
      </w:r>
      <w:r w:rsidR="00D7258D" w:rsidRPr="00BC1AF1">
        <w:rPr>
          <w:rFonts w:ascii="Wingdings" w:hAnsi="Wingdings" w:cs="Wingdings"/>
          <w:color w:val="00B050"/>
          <w:sz w:val="26"/>
          <w:szCs w:val="26"/>
        </w:rPr>
        <w:t></w:t>
      </w:r>
      <w:r w:rsidR="00D7258D" w:rsidRPr="00BC1AF1">
        <w:rPr>
          <w:rFonts w:ascii="Wingdings" w:hAnsi="Wingdings" w:cs="Wingdings"/>
          <w:color w:val="00B050"/>
          <w:sz w:val="26"/>
          <w:szCs w:val="26"/>
        </w:rPr>
        <w:t></w:t>
      </w:r>
      <w:r w:rsidR="00D7258D" w:rsidRPr="00BC1AF1">
        <w:rPr>
          <w:rFonts w:ascii="Wingdings" w:hAnsi="Wingdings" w:cs="Wingdings"/>
          <w:color w:val="00B050"/>
          <w:sz w:val="26"/>
          <w:szCs w:val="26"/>
        </w:rPr>
        <w:t></w:t>
      </w:r>
      <w:r w:rsidR="00D7258D" w:rsidRPr="00BC1AF1">
        <w:rPr>
          <w:rFonts w:ascii="Wingdings" w:hAnsi="Wingdings" w:cs="Wingdings"/>
          <w:color w:val="00B050"/>
          <w:sz w:val="26"/>
          <w:szCs w:val="26"/>
        </w:rPr>
        <w:t></w:t>
      </w:r>
      <w:r w:rsidR="00D7258D" w:rsidRPr="00BC1AF1">
        <w:rPr>
          <w:rFonts w:ascii="Wingdings" w:hAnsi="Wingdings" w:cs="Wingdings"/>
          <w:color w:val="00B050"/>
          <w:sz w:val="26"/>
          <w:szCs w:val="26"/>
        </w:rPr>
        <w:t></w:t>
      </w:r>
      <w:r w:rsidR="00D7258D" w:rsidRPr="00BC1AF1">
        <w:rPr>
          <w:rFonts w:ascii="Wingdings" w:hAnsi="Wingdings" w:cs="Wingdings"/>
          <w:color w:val="00B050"/>
          <w:sz w:val="26"/>
          <w:szCs w:val="26"/>
        </w:rPr>
        <w:t></w:t>
      </w:r>
      <w:r w:rsidR="00D7258D" w:rsidRPr="00BC1AF1">
        <w:rPr>
          <w:rFonts w:ascii="Wingdings" w:hAnsi="Wingdings" w:cs="Wingdings"/>
          <w:color w:val="00B050"/>
          <w:sz w:val="26"/>
          <w:szCs w:val="26"/>
        </w:rPr>
        <w:t></w:t>
      </w:r>
      <w:r w:rsidR="00D7258D" w:rsidRPr="00BC1AF1">
        <w:rPr>
          <w:rFonts w:ascii="Wingdings" w:hAnsi="Wingdings" w:cs="Wingdings"/>
          <w:color w:val="00B050"/>
          <w:sz w:val="26"/>
          <w:szCs w:val="26"/>
        </w:rPr>
        <w:t></w:t>
      </w:r>
      <w:r w:rsidR="00D7258D" w:rsidRPr="00BC1AF1">
        <w:rPr>
          <w:rFonts w:ascii="Wingdings" w:hAnsi="Wingdings" w:cs="Wingdings"/>
          <w:color w:val="00B050"/>
          <w:sz w:val="26"/>
          <w:szCs w:val="26"/>
        </w:rPr>
        <w:t></w:t>
      </w:r>
      <w:r w:rsidR="00D7258D" w:rsidRPr="00BC1AF1">
        <w:t>)</w:t>
      </w:r>
    </w:p>
    <w:p w:rsidR="007C155F" w:rsidRPr="00BC1AF1" w:rsidRDefault="007C155F" w:rsidP="007C155F">
      <w:pPr>
        <w:pStyle w:val="Bulletlist"/>
        <w:ind w:left="360"/>
        <w:rPr>
          <w:b/>
        </w:rPr>
      </w:pPr>
      <w:r w:rsidRPr="00BC1AF1">
        <w:rPr>
          <w:b/>
        </w:rPr>
        <w:t>Media</w:t>
      </w:r>
      <w:r w:rsidR="00D7258D">
        <w:rPr>
          <w:b/>
        </w:rPr>
        <w:t xml:space="preserve">, journalists </w:t>
      </w:r>
      <w:r w:rsidR="00D7258D" w:rsidRPr="00BC1AF1">
        <w:t>(</w:t>
      </w:r>
      <w:r w:rsidR="00D7258D" w:rsidRPr="00BC1AF1">
        <w:rPr>
          <w:rFonts w:ascii="Wingdings" w:hAnsi="Wingdings" w:cs="Wingdings"/>
          <w:color w:val="00B050"/>
          <w:sz w:val="26"/>
          <w:szCs w:val="26"/>
        </w:rPr>
        <w:t></w:t>
      </w:r>
      <w:r w:rsidR="00D7258D" w:rsidRPr="00BC1AF1">
        <w:t>)</w:t>
      </w:r>
    </w:p>
    <w:p w:rsidR="007C155F" w:rsidRPr="00BC1AF1" w:rsidRDefault="00D7258D" w:rsidP="007C155F">
      <w:pPr>
        <w:pStyle w:val="Bulletlist"/>
        <w:ind w:left="360"/>
        <w:rPr>
          <w:b/>
        </w:rPr>
      </w:pPr>
      <w:r>
        <w:rPr>
          <w:b/>
        </w:rPr>
        <w:t xml:space="preserve">Researchers, </w:t>
      </w:r>
      <w:r w:rsidR="007C155F" w:rsidRPr="00BC1AF1">
        <w:rPr>
          <w:b/>
        </w:rPr>
        <w:t>Specialists in development aid issues</w:t>
      </w:r>
      <w:r>
        <w:rPr>
          <w:b/>
        </w:rPr>
        <w:t xml:space="preserve"> </w:t>
      </w:r>
      <w:r w:rsidRPr="00BC1AF1">
        <w:t>(</w:t>
      </w:r>
      <w:r w:rsidRPr="00BC1AF1">
        <w:rPr>
          <w:rFonts w:ascii="Wingdings" w:hAnsi="Wingdings" w:cs="Wingdings"/>
          <w:color w:val="00B050"/>
          <w:sz w:val="26"/>
          <w:szCs w:val="26"/>
        </w:rPr>
        <w:t></w:t>
      </w:r>
      <w:r w:rsidRPr="00BC1AF1">
        <w:t>)</w:t>
      </w:r>
    </w:p>
    <w:p w:rsidR="007C155F" w:rsidRPr="00BC1AF1" w:rsidRDefault="007C155F" w:rsidP="007C155F">
      <w:pPr>
        <w:pStyle w:val="Bulletlist"/>
        <w:ind w:left="360"/>
        <w:rPr>
          <w:b/>
        </w:rPr>
      </w:pPr>
      <w:r w:rsidRPr="00BC1AF1">
        <w:rPr>
          <w:b/>
        </w:rPr>
        <w:t>University students</w:t>
      </w:r>
    </w:p>
    <w:p w:rsidR="007C155F" w:rsidRPr="00BC1AF1" w:rsidRDefault="007C155F" w:rsidP="007C155F">
      <w:pPr>
        <w:pStyle w:val="Bulletlist"/>
        <w:ind w:left="360"/>
        <w:rPr>
          <w:b/>
        </w:rPr>
      </w:pPr>
      <w:r w:rsidRPr="00BC1AF1">
        <w:rPr>
          <w:b/>
        </w:rPr>
        <w:t>Young public</w:t>
      </w:r>
    </w:p>
    <w:p w:rsidR="007F24D9" w:rsidRPr="00BC1AF1" w:rsidRDefault="007C155F" w:rsidP="007C155F">
      <w:pPr>
        <w:pStyle w:val="Bulletlist"/>
        <w:ind w:left="360"/>
        <w:rPr>
          <w:b/>
        </w:rPr>
      </w:pPr>
      <w:r w:rsidRPr="00BC1AF1">
        <w:rPr>
          <w:b/>
        </w:rPr>
        <w:t>Job seekers</w:t>
      </w:r>
    </w:p>
    <w:p w:rsidR="007F24D9" w:rsidRPr="00BC1AF1" w:rsidRDefault="007F24D9" w:rsidP="007F24D9">
      <w:pPr>
        <w:pStyle w:val="Bodytxt"/>
      </w:pPr>
    </w:p>
    <w:p w:rsidR="007F24D9" w:rsidRPr="00BC1AF1" w:rsidRDefault="007F24D9" w:rsidP="007F24D9">
      <w:pPr>
        <w:pStyle w:val="Bodytxt"/>
      </w:pPr>
      <w:r w:rsidRPr="00BC1AF1">
        <w:t xml:space="preserve">Top </w:t>
      </w:r>
      <w:r w:rsidR="00860695" w:rsidRPr="00BC1AF1">
        <w:t>4</w:t>
      </w:r>
      <w:r w:rsidRPr="00BC1AF1">
        <w:t xml:space="preserve"> </w:t>
      </w:r>
      <w:r w:rsidRPr="00BC1AF1">
        <w:rPr>
          <w:b/>
        </w:rPr>
        <w:t>content needs</w:t>
      </w:r>
      <w:r w:rsidRPr="00BC1AF1">
        <w:t xml:space="preserve"> for this group:</w:t>
      </w:r>
    </w:p>
    <w:p w:rsidR="007F24D9" w:rsidRPr="00BC1AF1" w:rsidRDefault="007F24D9" w:rsidP="007F24D9">
      <w:pPr>
        <w:pStyle w:val="Bulletlist"/>
      </w:pPr>
      <w:r w:rsidRPr="00BC1AF1">
        <w:t>How we spend/spent the money?</w:t>
      </w:r>
    </w:p>
    <w:p w:rsidR="007F24D9" w:rsidRPr="00BC1AF1" w:rsidRDefault="007F24D9" w:rsidP="007F24D9">
      <w:pPr>
        <w:pStyle w:val="Bulletlist"/>
      </w:pPr>
      <w:r w:rsidRPr="00BC1AF1">
        <w:t>What results? (case studies, projects, country samples, stories)</w:t>
      </w:r>
    </w:p>
    <w:p w:rsidR="007F24D9" w:rsidRPr="00BC1AF1" w:rsidRDefault="007F24D9" w:rsidP="007F24D9">
      <w:pPr>
        <w:pStyle w:val="Bulletlist"/>
      </w:pPr>
      <w:r w:rsidRPr="00BC1AF1">
        <w:t>Focus areas, priorities (</w:t>
      </w:r>
      <w:proofErr w:type="spellStart"/>
      <w:r w:rsidRPr="00BC1AF1">
        <w:t>Millenium</w:t>
      </w:r>
      <w:proofErr w:type="spellEnd"/>
      <w:r w:rsidRPr="00BC1AF1">
        <w:t xml:space="preserve"> development goals</w:t>
      </w:r>
      <w:r w:rsidR="00173207" w:rsidRPr="00BC1AF1">
        <w:t>)</w:t>
      </w:r>
    </w:p>
    <w:p w:rsidR="00860695" w:rsidRPr="00BC1AF1" w:rsidRDefault="00860695" w:rsidP="00860695">
      <w:pPr>
        <w:pStyle w:val="Bulletlist"/>
      </w:pPr>
      <w:r w:rsidRPr="00BC1AF1">
        <w:t>How and to whom are we accountable?</w:t>
      </w:r>
    </w:p>
    <w:p w:rsidR="007F24D9" w:rsidRPr="00BC1AF1" w:rsidRDefault="007F24D9" w:rsidP="005A2D69">
      <w:pPr>
        <w:pStyle w:val="Bodytxt"/>
      </w:pPr>
      <w:r w:rsidRPr="00BC1AF1">
        <w:t>Other content needs:</w:t>
      </w:r>
    </w:p>
    <w:p w:rsidR="007F24D9" w:rsidRPr="00BC1AF1" w:rsidRDefault="007F24D9" w:rsidP="007F24D9">
      <w:pPr>
        <w:pStyle w:val="Bulletlist"/>
      </w:pPr>
      <w:r w:rsidRPr="00BC1AF1">
        <w:t>Policies easily explained</w:t>
      </w:r>
    </w:p>
    <w:p w:rsidR="007F24D9" w:rsidRPr="00BC1AF1" w:rsidRDefault="007F24D9" w:rsidP="007F24D9">
      <w:pPr>
        <w:pStyle w:val="Bulletlist"/>
      </w:pPr>
      <w:proofErr w:type="spellStart"/>
      <w:r w:rsidRPr="00BC1AF1">
        <w:t>Infopoint</w:t>
      </w:r>
      <w:proofErr w:type="spellEnd"/>
      <w:r w:rsidRPr="00BC1AF1">
        <w:t>: events, publications</w:t>
      </w:r>
    </w:p>
    <w:p w:rsidR="006D77CC" w:rsidRPr="00BC1AF1" w:rsidRDefault="006D77CC" w:rsidP="005A2D69">
      <w:pPr>
        <w:pStyle w:val="Bodytxt"/>
      </w:pPr>
    </w:p>
    <w:p w:rsidR="00416975" w:rsidRDefault="00416975">
      <w:pPr>
        <w:spacing w:before="0" w:after="200" w:line="276" w:lineRule="auto"/>
        <w:rPr>
          <w:rFonts w:ascii="Georgia" w:eastAsiaTheme="majorEastAsia" w:hAnsi="Georgia" w:cstheme="majorBidi"/>
          <w:bCs/>
          <w:color w:val="1E5A82"/>
          <w:sz w:val="24"/>
        </w:rPr>
      </w:pPr>
      <w:r>
        <w:br w:type="page"/>
      </w:r>
    </w:p>
    <w:p w:rsidR="007F24D9" w:rsidRPr="00BC1AF1" w:rsidRDefault="007F24D9" w:rsidP="007F24D9">
      <w:pPr>
        <w:pStyle w:val="Heading3"/>
      </w:pPr>
      <w:r w:rsidRPr="00BC1AF1">
        <w:t xml:space="preserve">Group 3: </w:t>
      </w:r>
      <w:r w:rsidR="001C66E9" w:rsidRPr="00BC1AF1">
        <w:t>Insiders</w:t>
      </w:r>
      <w:r w:rsidR="00B43509">
        <w:t xml:space="preserve"> (</w:t>
      </w:r>
      <w:r w:rsidR="00B43509">
        <w:rPr>
          <w:b/>
        </w:rPr>
        <w:t>0</w:t>
      </w:r>
      <w:r w:rsidR="00B43509">
        <w:rPr>
          <w:rFonts w:ascii="Wingdings" w:hAnsi="Wingdings" w:cs="Wingdings"/>
          <w:color w:val="00B050"/>
          <w:sz w:val="26"/>
          <w:szCs w:val="26"/>
        </w:rPr>
        <w:t></w:t>
      </w:r>
      <w:r w:rsidR="00B43509" w:rsidRPr="00BC1AF1">
        <w:t>)</w:t>
      </w:r>
    </w:p>
    <w:p w:rsidR="007F24D9" w:rsidRPr="00BC1AF1" w:rsidRDefault="007F24D9" w:rsidP="007F24D9">
      <w:pPr>
        <w:pStyle w:val="Bodytxt"/>
      </w:pPr>
      <w:r w:rsidRPr="00BC1AF1">
        <w:t>Belongs to this group:</w:t>
      </w:r>
    </w:p>
    <w:p w:rsidR="001C66E9" w:rsidRPr="00D7258D" w:rsidRDefault="001C66E9" w:rsidP="001C66E9">
      <w:pPr>
        <w:pStyle w:val="Bulletlist"/>
        <w:ind w:left="360"/>
        <w:rPr>
          <w:b/>
        </w:rPr>
      </w:pPr>
      <w:r w:rsidRPr="00D7258D">
        <w:rPr>
          <w:b/>
        </w:rPr>
        <w:lastRenderedPageBreak/>
        <w:t>EC officials</w:t>
      </w:r>
    </w:p>
    <w:p w:rsidR="001C66E9" w:rsidRPr="00D7258D" w:rsidRDefault="001C66E9" w:rsidP="001C66E9">
      <w:pPr>
        <w:pStyle w:val="Bulletlist"/>
        <w:ind w:left="360"/>
        <w:rPr>
          <w:b/>
        </w:rPr>
      </w:pPr>
      <w:r w:rsidRPr="00D7258D">
        <w:rPr>
          <w:b/>
        </w:rPr>
        <w:t>D</w:t>
      </w:r>
      <w:r w:rsidR="00C7396A">
        <w:rPr>
          <w:b/>
        </w:rPr>
        <w:t xml:space="preserve">G </w:t>
      </w:r>
      <w:proofErr w:type="spellStart"/>
      <w:r w:rsidR="00C7396A">
        <w:rPr>
          <w:b/>
        </w:rPr>
        <w:t>D</w:t>
      </w:r>
      <w:r w:rsidRPr="00D7258D">
        <w:rPr>
          <w:b/>
        </w:rPr>
        <w:t>evco</w:t>
      </w:r>
      <w:proofErr w:type="spellEnd"/>
      <w:r w:rsidRPr="00D7258D">
        <w:rPr>
          <w:b/>
        </w:rPr>
        <w:t xml:space="preserve"> workers</w:t>
      </w:r>
    </w:p>
    <w:p w:rsidR="001C66E9" w:rsidRPr="00D7258D" w:rsidRDefault="001C66E9" w:rsidP="001C66E9">
      <w:pPr>
        <w:pStyle w:val="Bulletlist"/>
        <w:ind w:left="360"/>
        <w:rPr>
          <w:b/>
        </w:rPr>
      </w:pPr>
      <w:r w:rsidRPr="00D7258D">
        <w:rPr>
          <w:b/>
        </w:rPr>
        <w:t>Delegations</w:t>
      </w:r>
    </w:p>
    <w:p w:rsidR="007F24D9" w:rsidRPr="00BC1AF1" w:rsidRDefault="001C66E9" w:rsidP="001C66E9">
      <w:pPr>
        <w:pStyle w:val="Bulletlist"/>
        <w:ind w:left="360"/>
      </w:pPr>
      <w:r w:rsidRPr="00D7258D">
        <w:rPr>
          <w:b/>
        </w:rPr>
        <w:t>New employees</w:t>
      </w:r>
    </w:p>
    <w:p w:rsidR="007F24D9" w:rsidRPr="00BC1AF1" w:rsidRDefault="007F24D9" w:rsidP="007F24D9">
      <w:pPr>
        <w:pStyle w:val="Bodytxt"/>
      </w:pPr>
    </w:p>
    <w:p w:rsidR="007F24D9" w:rsidRPr="00BC1AF1" w:rsidRDefault="007F24D9" w:rsidP="007F24D9">
      <w:pPr>
        <w:pStyle w:val="Bodytxt"/>
      </w:pPr>
      <w:r w:rsidRPr="00BC1AF1">
        <w:t xml:space="preserve">Main </w:t>
      </w:r>
      <w:r w:rsidRPr="00BC1AF1">
        <w:rPr>
          <w:b/>
        </w:rPr>
        <w:t>content needs</w:t>
      </w:r>
      <w:r w:rsidR="006F64AC" w:rsidRPr="00BC1AF1">
        <w:t xml:space="preserve"> for this group: </w:t>
      </w:r>
    </w:p>
    <w:p w:rsidR="006F64AC" w:rsidRPr="00BC1AF1" w:rsidRDefault="006F64AC" w:rsidP="006F64AC">
      <w:pPr>
        <w:pStyle w:val="Bulletlist"/>
        <w:ind w:left="360"/>
      </w:pPr>
      <w:r w:rsidRPr="00BC1AF1">
        <w:t>General overview of the organization, stakeholders, work and results.</w:t>
      </w:r>
      <w:r w:rsidR="00612626" w:rsidRPr="00BC1AF1">
        <w:t xml:space="preserve"> Partly same information needs with the general public</w:t>
      </w:r>
    </w:p>
    <w:p w:rsidR="00612626" w:rsidRPr="00BC1AF1" w:rsidRDefault="00612626" w:rsidP="006F64AC">
      <w:pPr>
        <w:pStyle w:val="Bulletlist"/>
        <w:ind w:left="360"/>
      </w:pPr>
      <w:r w:rsidRPr="00BC1AF1">
        <w:t>All documents and information is not in the intranet</w:t>
      </w:r>
    </w:p>
    <w:p w:rsidR="007F24D9" w:rsidRPr="00BC1AF1" w:rsidRDefault="007F24D9" w:rsidP="005A2D69">
      <w:pPr>
        <w:pStyle w:val="Bodytxt"/>
      </w:pPr>
    </w:p>
    <w:p w:rsidR="00416975" w:rsidRDefault="00416975">
      <w:pPr>
        <w:spacing w:before="0" w:after="200" w:line="276" w:lineRule="auto"/>
        <w:rPr>
          <w:rFonts w:ascii="Georgia" w:eastAsiaTheme="majorEastAsia" w:hAnsi="Georgia" w:cstheme="majorBidi"/>
          <w:bCs/>
          <w:color w:val="1E5A82"/>
          <w:sz w:val="40"/>
          <w:szCs w:val="28"/>
        </w:rPr>
      </w:pPr>
      <w:r>
        <w:br w:type="page"/>
      </w:r>
    </w:p>
    <w:p w:rsidR="00D3295B" w:rsidRPr="00BC1AF1" w:rsidRDefault="00D3295B" w:rsidP="00D3295B">
      <w:pPr>
        <w:pStyle w:val="Heading1"/>
        <w:rPr>
          <w:lang w:val="en-GB"/>
        </w:rPr>
      </w:pPr>
      <w:bookmarkStart w:id="5" w:name="_Toc315882527"/>
      <w:r w:rsidRPr="00BC1AF1">
        <w:rPr>
          <w:lang w:val="en-GB"/>
        </w:rPr>
        <w:t xml:space="preserve">Goals, objectives of the </w:t>
      </w:r>
      <w:r w:rsidR="00B43509">
        <w:rPr>
          <w:lang w:val="en-GB"/>
        </w:rPr>
        <w:t xml:space="preserve">DG </w:t>
      </w:r>
      <w:proofErr w:type="spellStart"/>
      <w:r w:rsidR="00B43509">
        <w:rPr>
          <w:lang w:val="en-GB"/>
        </w:rPr>
        <w:t>D</w:t>
      </w:r>
      <w:r w:rsidRPr="00BC1AF1">
        <w:rPr>
          <w:lang w:val="en-GB"/>
        </w:rPr>
        <w:t>evco</w:t>
      </w:r>
      <w:proofErr w:type="spellEnd"/>
      <w:r w:rsidRPr="00BC1AF1">
        <w:rPr>
          <w:lang w:val="en-GB"/>
        </w:rPr>
        <w:t xml:space="preserve"> web site</w:t>
      </w:r>
      <w:bookmarkEnd w:id="5"/>
    </w:p>
    <w:p w:rsidR="00AE44B4" w:rsidRPr="00BC1AF1" w:rsidRDefault="00AE44B4" w:rsidP="00AE44B4">
      <w:pPr>
        <w:pStyle w:val="Heading2"/>
        <w:rPr>
          <w:lang w:val="en-GB"/>
        </w:rPr>
      </w:pPr>
      <w:bookmarkStart w:id="6" w:name="_Toc315882528"/>
      <w:r w:rsidRPr="00BC1AF1">
        <w:rPr>
          <w:lang w:val="en-GB"/>
        </w:rPr>
        <w:t>Exercise</w:t>
      </w:r>
      <w:bookmarkEnd w:id="6"/>
    </w:p>
    <w:p w:rsidR="00AE44B4" w:rsidRPr="00BC1AF1" w:rsidRDefault="00AE44B4" w:rsidP="00AE44B4">
      <w:pPr>
        <w:pStyle w:val="Bodytxt"/>
      </w:pPr>
      <w:r w:rsidRPr="00BC1AF1">
        <w:t>Group exercise (2 groups), on whiteboard</w:t>
      </w:r>
    </w:p>
    <w:p w:rsidR="00851C0E" w:rsidRPr="00BC1AF1" w:rsidRDefault="00851C0E" w:rsidP="00AE44B4">
      <w:pPr>
        <w:pStyle w:val="Bodytxt"/>
      </w:pPr>
      <w:r w:rsidRPr="00BC1AF1">
        <w:rPr>
          <w:noProof/>
          <w:lang w:eastAsia="nl-BE"/>
        </w:rPr>
        <w:drawing>
          <wp:inline distT="0" distB="0" distL="0" distR="0" wp14:anchorId="6BA4D333" wp14:editId="2D474F67">
            <wp:extent cx="2827020" cy="2779406"/>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screen">
                      <a:extLst>
                        <a:ext uri="{28A0092B-C50C-407E-A947-70E740481C1C}">
                          <a14:useLocalDpi xmlns:a14="http://schemas.microsoft.com/office/drawing/2010/main"/>
                        </a:ext>
                      </a:extLst>
                    </a:blip>
                    <a:stretch>
                      <a:fillRect/>
                    </a:stretch>
                  </pic:blipFill>
                  <pic:spPr>
                    <a:xfrm>
                      <a:off x="0" y="0"/>
                      <a:ext cx="2825477" cy="2777889"/>
                    </a:xfrm>
                    <a:prstGeom prst="rect">
                      <a:avLst/>
                    </a:prstGeom>
                  </pic:spPr>
                </pic:pic>
              </a:graphicData>
            </a:graphic>
          </wp:inline>
        </w:drawing>
      </w:r>
      <w:r w:rsidRPr="00BC1AF1">
        <w:t xml:space="preserve"> </w:t>
      </w:r>
      <w:r w:rsidRPr="00BC1AF1">
        <w:rPr>
          <w:noProof/>
          <w:lang w:eastAsia="nl-BE"/>
        </w:rPr>
        <w:drawing>
          <wp:inline distT="0" distB="0" distL="0" distR="0" wp14:anchorId="23BDF045" wp14:editId="48B75657">
            <wp:extent cx="2052115" cy="2780037"/>
            <wp:effectExtent l="0" t="0" r="5715"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screen">
                      <a:extLst>
                        <a:ext uri="{28A0092B-C50C-407E-A947-70E740481C1C}">
                          <a14:useLocalDpi xmlns:a14="http://schemas.microsoft.com/office/drawing/2010/main"/>
                        </a:ext>
                      </a:extLst>
                    </a:blip>
                    <a:stretch>
                      <a:fillRect/>
                    </a:stretch>
                  </pic:blipFill>
                  <pic:spPr>
                    <a:xfrm>
                      <a:off x="0" y="0"/>
                      <a:ext cx="2051673" cy="2779438"/>
                    </a:xfrm>
                    <a:prstGeom prst="rect">
                      <a:avLst/>
                    </a:prstGeom>
                  </pic:spPr>
                </pic:pic>
              </a:graphicData>
            </a:graphic>
          </wp:inline>
        </w:drawing>
      </w:r>
    </w:p>
    <w:p w:rsidR="00AE44B4" w:rsidRPr="00BC1AF1" w:rsidRDefault="00AE44B4" w:rsidP="00AE44B4">
      <w:pPr>
        <w:pStyle w:val="Heading2"/>
        <w:rPr>
          <w:lang w:val="en-GB"/>
        </w:rPr>
      </w:pPr>
      <w:bookmarkStart w:id="7" w:name="_Toc315882529"/>
      <w:r w:rsidRPr="00BC1AF1">
        <w:rPr>
          <w:lang w:val="en-GB"/>
        </w:rPr>
        <w:t>Result</w:t>
      </w:r>
      <w:bookmarkEnd w:id="7"/>
    </w:p>
    <w:p w:rsidR="00AE44B4" w:rsidRPr="00BC1AF1" w:rsidRDefault="00AE483F" w:rsidP="00AE483F">
      <w:pPr>
        <w:pStyle w:val="Heading3"/>
      </w:pPr>
      <w:r w:rsidRPr="00BC1AF1">
        <w:t>Group 1</w:t>
      </w:r>
    </w:p>
    <w:p w:rsidR="00AE483F" w:rsidRPr="00BC1AF1" w:rsidRDefault="000A6B3E" w:rsidP="00AE483F">
      <w:r w:rsidRPr="00BC1AF1">
        <w:t xml:space="preserve">Members: </w:t>
      </w:r>
      <w:r w:rsidR="004C2A32" w:rsidRPr="00BC1AF1">
        <w:t>Caroline, Frédéric</w:t>
      </w:r>
      <w:r w:rsidR="003731C3" w:rsidRPr="00BC1AF1">
        <w:t>, Rod</w:t>
      </w:r>
      <w:r w:rsidRPr="00BC1AF1">
        <w:t>olfo &amp;</w:t>
      </w:r>
      <w:r w:rsidR="003731C3" w:rsidRPr="00BC1AF1">
        <w:t xml:space="preserve"> </w:t>
      </w:r>
      <w:proofErr w:type="spellStart"/>
      <w:r w:rsidR="004C2A32" w:rsidRPr="00BC1AF1">
        <w:t>Wojciech</w:t>
      </w:r>
      <w:proofErr w:type="spellEnd"/>
    </w:p>
    <w:p w:rsidR="00AE483F" w:rsidRPr="00BC1AF1" w:rsidRDefault="00AE483F" w:rsidP="00AE483F">
      <w:pPr>
        <w:rPr>
          <w:b/>
        </w:rPr>
      </w:pPr>
      <w:r w:rsidRPr="00BC1AF1">
        <w:rPr>
          <w:b/>
        </w:rPr>
        <w:t>Objectives:</w:t>
      </w:r>
    </w:p>
    <w:p w:rsidR="00AE483F" w:rsidRPr="00BC1AF1" w:rsidRDefault="00CF1EBD" w:rsidP="008F4D7E">
      <w:pPr>
        <w:pStyle w:val="Bulletlist"/>
        <w:ind w:left="360"/>
      </w:pPr>
      <w:r w:rsidRPr="00BC1AF1">
        <w:t>Exp</w:t>
      </w:r>
      <w:r w:rsidR="00416975">
        <w:t xml:space="preserve">lain what is EU/EC Development; </w:t>
      </w:r>
      <w:r w:rsidRPr="00BC1AF1">
        <w:t>how and why we do it</w:t>
      </w:r>
    </w:p>
    <w:p w:rsidR="00CF1EBD" w:rsidRPr="00BC1AF1" w:rsidRDefault="00CF1EBD" w:rsidP="008F4D7E">
      <w:pPr>
        <w:pStyle w:val="Bulletlist"/>
        <w:ind w:left="360"/>
      </w:pPr>
      <w:r w:rsidRPr="00BC1AF1">
        <w:t>Show what results we have with examples and showcases</w:t>
      </w:r>
      <w:r w:rsidR="0004588B" w:rsidRPr="00BC1AF1">
        <w:t xml:space="preserve"> (</w:t>
      </w:r>
      <w:r w:rsidR="00416975">
        <w:t>+ a full list of all the projects</w:t>
      </w:r>
      <w:r w:rsidR="0004588B" w:rsidRPr="00BC1AF1">
        <w:t>)</w:t>
      </w:r>
    </w:p>
    <w:p w:rsidR="00CF1EBD" w:rsidRPr="00BC1AF1" w:rsidRDefault="0004588B" w:rsidP="008F4D7E">
      <w:pPr>
        <w:pStyle w:val="Bulletlist"/>
        <w:ind w:left="360"/>
      </w:pPr>
      <w:r w:rsidRPr="00BC1AF1">
        <w:t>Provide clear information on how to work with us</w:t>
      </w:r>
    </w:p>
    <w:p w:rsidR="00CF1EBD" w:rsidRPr="00BC1AF1" w:rsidRDefault="0004588B" w:rsidP="008F4D7E">
      <w:pPr>
        <w:pStyle w:val="Bulletlist"/>
        <w:ind w:left="360"/>
      </w:pPr>
      <w:r w:rsidRPr="00BC1AF1">
        <w:lastRenderedPageBreak/>
        <w:t>Be the source for EU development news</w:t>
      </w:r>
    </w:p>
    <w:p w:rsidR="00A55F7E" w:rsidRPr="00BC1AF1" w:rsidRDefault="00416975" w:rsidP="008F4D7E">
      <w:pPr>
        <w:pStyle w:val="Bulletlist"/>
        <w:ind w:left="360"/>
      </w:pPr>
      <w:r>
        <w:t>Interact with stakeholders (I</w:t>
      </w:r>
      <w:r w:rsidR="00A55F7E" w:rsidRPr="00BC1AF1">
        <w:t>nstitutions</w:t>
      </w:r>
      <w:r>
        <w:t>, officials</w:t>
      </w:r>
      <w:r w:rsidR="00A55F7E" w:rsidRPr="00BC1AF1">
        <w:t xml:space="preserve"> etc.) e.g. by RSS feeds and Capacity</w:t>
      </w:r>
      <w:r>
        <w:t>4</w:t>
      </w:r>
      <w:r w:rsidR="00A55F7E" w:rsidRPr="00BC1AF1">
        <w:t>dev. Should be 2-way communications!</w:t>
      </w:r>
    </w:p>
    <w:p w:rsidR="00D3295B" w:rsidRPr="00BC1AF1" w:rsidRDefault="00AE483F" w:rsidP="00D3295B">
      <w:pPr>
        <w:pStyle w:val="Bodytxt"/>
        <w:rPr>
          <w:b/>
        </w:rPr>
      </w:pPr>
      <w:r w:rsidRPr="00BC1AF1">
        <w:rPr>
          <w:b/>
        </w:rPr>
        <w:t xml:space="preserve">Mission statement: </w:t>
      </w:r>
    </w:p>
    <w:p w:rsidR="00A55F7E" w:rsidRDefault="00A55F7E" w:rsidP="00D3295B">
      <w:pPr>
        <w:pStyle w:val="Bodytxt"/>
      </w:pPr>
      <w:proofErr w:type="gramStart"/>
      <w:r w:rsidRPr="00BC1AF1">
        <w:t xml:space="preserve">To provide </w:t>
      </w:r>
      <w:r w:rsidR="00416975">
        <w:t xml:space="preserve">a </w:t>
      </w:r>
      <w:r w:rsidRPr="00BC1AF1">
        <w:t>transparent, clear and user-friendly picture of EU development aid.</w:t>
      </w:r>
      <w:proofErr w:type="gramEnd"/>
    </w:p>
    <w:p w:rsidR="00416975" w:rsidRPr="00BC1AF1" w:rsidRDefault="00416975" w:rsidP="00D3295B">
      <w:pPr>
        <w:pStyle w:val="Bodytxt"/>
      </w:pPr>
    </w:p>
    <w:p w:rsidR="00AE483F" w:rsidRPr="00BC1AF1" w:rsidRDefault="00AE483F" w:rsidP="00AE483F">
      <w:pPr>
        <w:pStyle w:val="Heading3"/>
      </w:pPr>
      <w:r w:rsidRPr="00BC1AF1">
        <w:t>Group 2</w:t>
      </w:r>
    </w:p>
    <w:p w:rsidR="00AE483F" w:rsidRPr="00BC1AF1" w:rsidRDefault="00AE483F" w:rsidP="00AE483F">
      <w:r w:rsidRPr="00BC1AF1">
        <w:t xml:space="preserve">Members: </w:t>
      </w:r>
      <w:r w:rsidR="00F97C67" w:rsidRPr="00BC1AF1">
        <w:t>Anita, Giulia, Christian &amp;</w:t>
      </w:r>
      <w:r w:rsidRPr="00BC1AF1">
        <w:t xml:space="preserve"> </w:t>
      </w:r>
      <w:proofErr w:type="spellStart"/>
      <w:r w:rsidR="003731C3" w:rsidRPr="00BC1AF1">
        <w:t>Yannick</w:t>
      </w:r>
      <w:proofErr w:type="spellEnd"/>
    </w:p>
    <w:p w:rsidR="00AE483F" w:rsidRPr="00BC1AF1" w:rsidRDefault="00AE483F" w:rsidP="00AE483F">
      <w:pPr>
        <w:rPr>
          <w:b/>
        </w:rPr>
      </w:pPr>
      <w:r w:rsidRPr="00BC1AF1">
        <w:rPr>
          <w:b/>
        </w:rPr>
        <w:t>Objectives:</w:t>
      </w:r>
    </w:p>
    <w:p w:rsidR="00B43509" w:rsidRDefault="00B43509" w:rsidP="008F4D7E">
      <w:pPr>
        <w:pStyle w:val="Bulletlist"/>
        <w:ind w:left="360"/>
      </w:pPr>
      <w:r>
        <w:t>Inform</w:t>
      </w:r>
    </w:p>
    <w:p w:rsidR="003B372F" w:rsidRPr="00BC1AF1" w:rsidRDefault="003B372F" w:rsidP="008F4D7E">
      <w:pPr>
        <w:pStyle w:val="Bulletlist"/>
        <w:ind w:left="360"/>
      </w:pPr>
      <w:r w:rsidRPr="00BC1AF1">
        <w:t>Justify our work by showing results</w:t>
      </w:r>
    </w:p>
    <w:p w:rsidR="003B372F" w:rsidRPr="00BC1AF1" w:rsidRDefault="003B372F" w:rsidP="008F4D7E">
      <w:pPr>
        <w:pStyle w:val="Bulletlist"/>
        <w:ind w:left="360"/>
      </w:pPr>
      <w:r w:rsidRPr="00BC1AF1">
        <w:t>To give tools, templates and documents to help work in the development field</w:t>
      </w:r>
    </w:p>
    <w:p w:rsidR="003B372F" w:rsidRPr="00BC1AF1" w:rsidRDefault="003B514D" w:rsidP="008F4D7E">
      <w:pPr>
        <w:pStyle w:val="Bulletlist"/>
        <w:ind w:left="360"/>
      </w:pPr>
      <w:r w:rsidRPr="00BC1AF1">
        <w:t>Specific information on projects</w:t>
      </w:r>
    </w:p>
    <w:p w:rsidR="003B514D" w:rsidRPr="00BC1AF1" w:rsidRDefault="00AA48F3" w:rsidP="008F4D7E">
      <w:pPr>
        <w:pStyle w:val="Bulletlist"/>
        <w:ind w:left="360"/>
      </w:pPr>
      <w:r w:rsidRPr="00BC1AF1">
        <w:t>Be a link between the insiders and outsiders, enable dialogue between the target audience and the delegations</w:t>
      </w:r>
    </w:p>
    <w:p w:rsidR="00971D27" w:rsidRPr="00BC1AF1" w:rsidRDefault="00971D27" w:rsidP="00971D27">
      <w:pPr>
        <w:rPr>
          <w:b/>
        </w:rPr>
      </w:pPr>
      <w:r w:rsidRPr="00BC1AF1">
        <w:rPr>
          <w:b/>
        </w:rPr>
        <w:t>Mission statement</w:t>
      </w:r>
    </w:p>
    <w:p w:rsidR="00971D27" w:rsidRPr="00BC1AF1" w:rsidRDefault="00733338" w:rsidP="007A7BBD">
      <w:pPr>
        <w:pStyle w:val="Bulletlist"/>
        <w:numPr>
          <w:ilvl w:val="0"/>
          <w:numId w:val="0"/>
        </w:numPr>
      </w:pPr>
      <w:r w:rsidRPr="00BC1AF1">
        <w:t xml:space="preserve">Inform </w:t>
      </w:r>
      <w:r w:rsidR="00B43509">
        <w:t xml:space="preserve">about </w:t>
      </w:r>
      <w:r w:rsidRPr="00BC1AF1">
        <w:t>what we do and how we work</w:t>
      </w:r>
    </w:p>
    <w:p w:rsidR="00AE483F" w:rsidRPr="00BC1AF1" w:rsidRDefault="00AE483F" w:rsidP="00AE483F"/>
    <w:p w:rsidR="00B43509" w:rsidRDefault="00B43509">
      <w:pPr>
        <w:spacing w:before="0" w:after="200" w:line="276" w:lineRule="auto"/>
        <w:rPr>
          <w:rFonts w:ascii="Georgia" w:eastAsiaTheme="majorEastAsia" w:hAnsi="Georgia" w:cstheme="majorBidi"/>
          <w:bCs/>
          <w:color w:val="1E5A82"/>
          <w:sz w:val="40"/>
          <w:szCs w:val="28"/>
        </w:rPr>
      </w:pPr>
      <w:r>
        <w:br w:type="page"/>
      </w:r>
    </w:p>
    <w:p w:rsidR="00D3295B" w:rsidRPr="00BC1AF1" w:rsidRDefault="00D3295B" w:rsidP="00D3295B">
      <w:pPr>
        <w:pStyle w:val="Heading1"/>
        <w:rPr>
          <w:lang w:val="en-GB"/>
        </w:rPr>
      </w:pPr>
      <w:bookmarkStart w:id="8" w:name="_Toc315882530"/>
      <w:r w:rsidRPr="00BC1AF1">
        <w:rPr>
          <w:lang w:val="en-GB"/>
        </w:rPr>
        <w:lastRenderedPageBreak/>
        <w:t>Building blocks for the home page and country landing page</w:t>
      </w:r>
      <w:bookmarkEnd w:id="8"/>
    </w:p>
    <w:p w:rsidR="00AE44B4" w:rsidRPr="00BC1AF1" w:rsidRDefault="00AE44B4" w:rsidP="00AE44B4">
      <w:pPr>
        <w:pStyle w:val="Heading2"/>
        <w:rPr>
          <w:lang w:val="en-GB"/>
        </w:rPr>
      </w:pPr>
      <w:bookmarkStart w:id="9" w:name="_Toc315882531"/>
      <w:r w:rsidRPr="00BC1AF1">
        <w:rPr>
          <w:lang w:val="en-GB"/>
        </w:rPr>
        <w:t>Exercise</w:t>
      </w:r>
      <w:bookmarkEnd w:id="9"/>
    </w:p>
    <w:p w:rsidR="00AE44B4" w:rsidRPr="00BC1AF1" w:rsidRDefault="00AE44B4" w:rsidP="00AE44B4">
      <w:pPr>
        <w:pStyle w:val="Bodytxt"/>
      </w:pPr>
      <w:proofErr w:type="gramStart"/>
      <w:r w:rsidRPr="00BC1AF1">
        <w:t>Group exercise (2 groups), on A3-paper</w:t>
      </w:r>
      <w:r w:rsidR="00851C0E" w:rsidRPr="00BC1AF1">
        <w:t>.</w:t>
      </w:r>
      <w:proofErr w:type="gramEnd"/>
    </w:p>
    <w:p w:rsidR="00851C0E" w:rsidRPr="00BC1AF1" w:rsidRDefault="00D94A33" w:rsidP="00AE44B4">
      <w:pPr>
        <w:pStyle w:val="Bodytxt"/>
      </w:pPr>
      <w:r w:rsidRPr="00BC1AF1">
        <w:rPr>
          <w:noProof/>
          <w:lang w:eastAsia="nl-BE"/>
        </w:rPr>
        <w:drawing>
          <wp:inline distT="0" distB="0" distL="0" distR="0" wp14:anchorId="3C782830" wp14:editId="68AA9872">
            <wp:extent cx="4876800" cy="2675864"/>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screen">
                      <a:extLst>
                        <a:ext uri="{28A0092B-C50C-407E-A947-70E740481C1C}">
                          <a14:useLocalDpi xmlns:a14="http://schemas.microsoft.com/office/drawing/2010/main"/>
                        </a:ext>
                      </a:extLst>
                    </a:blip>
                    <a:stretch>
                      <a:fillRect/>
                    </a:stretch>
                  </pic:blipFill>
                  <pic:spPr>
                    <a:xfrm>
                      <a:off x="0" y="0"/>
                      <a:ext cx="4896923" cy="2686905"/>
                    </a:xfrm>
                    <a:prstGeom prst="rect">
                      <a:avLst/>
                    </a:prstGeom>
                  </pic:spPr>
                </pic:pic>
              </a:graphicData>
            </a:graphic>
          </wp:inline>
        </w:drawing>
      </w:r>
    </w:p>
    <w:p w:rsidR="00D235DE" w:rsidRPr="00BC1AF1" w:rsidRDefault="00D235DE" w:rsidP="00D235DE">
      <w:pPr>
        <w:pStyle w:val="Heading2"/>
        <w:rPr>
          <w:lang w:val="en-GB"/>
        </w:rPr>
      </w:pPr>
      <w:bookmarkStart w:id="10" w:name="_Toc315882532"/>
      <w:r w:rsidRPr="00BC1AF1">
        <w:rPr>
          <w:lang w:val="en-GB"/>
        </w:rPr>
        <w:t>Result</w:t>
      </w:r>
      <w:bookmarkEnd w:id="10"/>
    </w:p>
    <w:p w:rsidR="00D235DE" w:rsidRPr="00BC1AF1" w:rsidRDefault="00D235DE" w:rsidP="00D235DE">
      <w:pPr>
        <w:pStyle w:val="Heading3"/>
      </w:pPr>
      <w:r w:rsidRPr="00BC1AF1">
        <w:t>Group 1</w:t>
      </w:r>
    </w:p>
    <w:p w:rsidR="00D235DE" w:rsidRPr="00BC1AF1" w:rsidRDefault="00D235DE" w:rsidP="00D235DE">
      <w:r w:rsidRPr="00BC1AF1">
        <w:t xml:space="preserve">Members: Caroline, Frédéric, Rodolfo &amp; </w:t>
      </w:r>
      <w:proofErr w:type="spellStart"/>
      <w:r w:rsidRPr="00BC1AF1">
        <w:t>Wojciech</w:t>
      </w:r>
      <w:proofErr w:type="spellEnd"/>
    </w:p>
    <w:p w:rsidR="00D235DE" w:rsidRPr="00BC1AF1" w:rsidRDefault="00D235DE" w:rsidP="00AE44B4">
      <w:pPr>
        <w:pStyle w:val="Bodytxt"/>
      </w:pPr>
    </w:p>
    <w:p w:rsidR="00D94A33" w:rsidRPr="00BC1AF1" w:rsidRDefault="00D94A33" w:rsidP="00AE44B4">
      <w:pPr>
        <w:pStyle w:val="Bodytxt"/>
      </w:pPr>
      <w:r w:rsidRPr="00BC1AF1">
        <w:rPr>
          <w:noProof/>
          <w:lang w:eastAsia="nl-BE"/>
        </w:rPr>
        <w:lastRenderedPageBreak/>
        <w:drawing>
          <wp:inline distT="0" distB="0" distL="0" distR="0" wp14:anchorId="73A7338A" wp14:editId="70712513">
            <wp:extent cx="2057855" cy="3629891"/>
            <wp:effectExtent l="0" t="0" r="0"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058572" cy="3631156"/>
                    </a:xfrm>
                    <a:prstGeom prst="rect">
                      <a:avLst/>
                    </a:prstGeom>
                  </pic:spPr>
                </pic:pic>
              </a:graphicData>
            </a:graphic>
          </wp:inline>
        </w:drawing>
      </w:r>
      <w:r w:rsidR="005B52C0" w:rsidRPr="00BC1AF1">
        <w:t xml:space="preserve">     </w:t>
      </w:r>
      <w:r w:rsidR="00BC1AF1">
        <w:rPr>
          <w:noProof/>
          <w:lang w:val="nl-BE" w:eastAsia="nl-BE"/>
        </w:rPr>
        <w:drawing>
          <wp:inline distT="0" distB="0" distL="0" distR="0" wp14:anchorId="414131B3" wp14:editId="48484DA6">
            <wp:extent cx="2121935" cy="3622964"/>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120881" cy="3621165"/>
                    </a:xfrm>
                    <a:prstGeom prst="rect">
                      <a:avLst/>
                    </a:prstGeom>
                  </pic:spPr>
                </pic:pic>
              </a:graphicData>
            </a:graphic>
          </wp:inline>
        </w:drawing>
      </w:r>
    </w:p>
    <w:p w:rsidR="008E1F97" w:rsidRPr="00BC1AF1" w:rsidRDefault="008E1F97" w:rsidP="00AE44B4">
      <w:pPr>
        <w:pStyle w:val="Bodytxt"/>
      </w:pPr>
    </w:p>
    <w:p w:rsidR="007A7BBD" w:rsidRPr="00BC1AF1" w:rsidRDefault="00BC1AF1" w:rsidP="007A7BBD">
      <w:pPr>
        <w:rPr>
          <w:b/>
        </w:rPr>
      </w:pPr>
      <w:r>
        <w:rPr>
          <w:b/>
        </w:rPr>
        <w:t>Homepage building block</w:t>
      </w:r>
      <w:r w:rsidR="007A7BBD" w:rsidRPr="00BC1AF1">
        <w:rPr>
          <w:b/>
        </w:rPr>
        <w:t>s:</w:t>
      </w:r>
    </w:p>
    <w:p w:rsidR="007A7BBD" w:rsidRPr="00BC1AF1" w:rsidRDefault="008D3E0A" w:rsidP="007A7BBD">
      <w:pPr>
        <w:pStyle w:val="Bulletlist"/>
      </w:pPr>
      <w:r w:rsidRPr="00BC1AF1">
        <w:t>News</w:t>
      </w:r>
      <w:r w:rsidR="00F44454" w:rsidRPr="00BC1AF1">
        <w:t xml:space="preserve"> (should </w:t>
      </w:r>
      <w:r w:rsidR="00416975">
        <w:t>link</w:t>
      </w:r>
      <w:r w:rsidR="00F44454" w:rsidRPr="00BC1AF1">
        <w:t xml:space="preserve"> to a separate news page</w:t>
      </w:r>
      <w:r w:rsidR="00416975">
        <w:t xml:space="preserve"> – a news item is a full article</w:t>
      </w:r>
      <w:r w:rsidR="00F44454" w:rsidRPr="00BC1AF1">
        <w:t>)</w:t>
      </w:r>
    </w:p>
    <w:p w:rsidR="008D3E0A" w:rsidRPr="00BC1AF1" w:rsidRDefault="008D3E0A" w:rsidP="007A7BBD">
      <w:pPr>
        <w:pStyle w:val="Bulletlist"/>
      </w:pPr>
      <w:r w:rsidRPr="00BC1AF1">
        <w:t>Links to privileged/TOP pages on the site (selected by D</w:t>
      </w:r>
      <w:r w:rsidR="00C7396A">
        <w:t xml:space="preserve">G </w:t>
      </w:r>
      <w:proofErr w:type="spellStart"/>
      <w:r w:rsidR="00C7396A">
        <w:t>D</w:t>
      </w:r>
      <w:r w:rsidRPr="00BC1AF1">
        <w:t>evco</w:t>
      </w:r>
      <w:proofErr w:type="spellEnd"/>
      <w:r w:rsidRPr="00BC1AF1">
        <w:t>)</w:t>
      </w:r>
    </w:p>
    <w:p w:rsidR="008D3E0A" w:rsidRPr="00BC1AF1" w:rsidRDefault="008D3E0A" w:rsidP="007A7BBD">
      <w:pPr>
        <w:pStyle w:val="Bulletlist"/>
      </w:pPr>
      <w:r w:rsidRPr="00BC1AF1">
        <w:t xml:space="preserve">Most popular pages  (automatic selection according to popularity, need to </w:t>
      </w:r>
      <w:r w:rsidR="00F44454" w:rsidRPr="00BC1AF1">
        <w:t xml:space="preserve">be checked not to have too </w:t>
      </w:r>
      <w:r w:rsidRPr="00BC1AF1">
        <w:t>much overlapping with TOP pages)</w:t>
      </w:r>
    </w:p>
    <w:p w:rsidR="008D3E0A" w:rsidRPr="00BC1AF1" w:rsidRDefault="008D3E0A" w:rsidP="007A7BBD">
      <w:pPr>
        <w:pStyle w:val="Bulletlist"/>
      </w:pPr>
      <w:r w:rsidRPr="00BC1AF1">
        <w:t>RSS feeds (RAPID, C</w:t>
      </w:r>
      <w:r w:rsidR="00BC1AF1">
        <w:t>apacity</w:t>
      </w:r>
      <w:r w:rsidRPr="00BC1AF1">
        <w:t>4</w:t>
      </w:r>
      <w:r w:rsidR="00BC1AF1">
        <w:t>d</w:t>
      </w:r>
      <w:r w:rsidRPr="00BC1AF1">
        <w:t>ev</w:t>
      </w:r>
      <w:proofErr w:type="gramStart"/>
      <w:r w:rsidRPr="00BC1AF1">
        <w:t>,EEAS</w:t>
      </w:r>
      <w:proofErr w:type="gramEnd"/>
      <w:r w:rsidRPr="00BC1AF1">
        <w:t xml:space="preserve">, </w:t>
      </w:r>
      <w:proofErr w:type="spellStart"/>
      <w:r w:rsidRPr="00BC1AF1">
        <w:t>Piebalgs</w:t>
      </w:r>
      <w:proofErr w:type="spellEnd"/>
      <w:r w:rsidRPr="00BC1AF1">
        <w:t xml:space="preserve"> Tweets…)</w:t>
      </w:r>
    </w:p>
    <w:p w:rsidR="008D3E0A" w:rsidRPr="00BC1AF1" w:rsidRDefault="008D3E0A" w:rsidP="007A7BBD">
      <w:pPr>
        <w:pStyle w:val="Bulletlist"/>
      </w:pPr>
      <w:r w:rsidRPr="00BC1AF1">
        <w:t>Navigation to the main sections (dropdown?)</w:t>
      </w:r>
    </w:p>
    <w:p w:rsidR="008D3E0A" w:rsidRPr="00BC1AF1" w:rsidRDefault="008D3E0A" w:rsidP="007A7BBD">
      <w:pPr>
        <w:pStyle w:val="Bulletlist"/>
      </w:pPr>
      <w:r w:rsidRPr="00BC1AF1">
        <w:t>Search box (clearly visible)</w:t>
      </w:r>
    </w:p>
    <w:p w:rsidR="008D3E0A" w:rsidRPr="00BC1AF1" w:rsidRDefault="008D3E0A" w:rsidP="007A7BBD">
      <w:pPr>
        <w:pStyle w:val="Bulletlist"/>
      </w:pPr>
      <w:r w:rsidRPr="00BC1AF1">
        <w:t>Fund seekers’ box</w:t>
      </w:r>
    </w:p>
    <w:p w:rsidR="008D3E0A" w:rsidRPr="00BC1AF1" w:rsidRDefault="008D3E0A" w:rsidP="007A7BBD">
      <w:pPr>
        <w:pStyle w:val="Bulletlist"/>
      </w:pPr>
      <w:r w:rsidRPr="00BC1AF1">
        <w:t>Consultations? Public comments</w:t>
      </w:r>
    </w:p>
    <w:p w:rsidR="008D3E0A" w:rsidRPr="00BC1AF1" w:rsidRDefault="008D3E0A" w:rsidP="007A7BBD">
      <w:pPr>
        <w:pStyle w:val="Bulletlist"/>
      </w:pPr>
      <w:r w:rsidRPr="00BC1AF1">
        <w:t>Social media links</w:t>
      </w:r>
    </w:p>
    <w:p w:rsidR="008D3E0A" w:rsidRPr="00BC1AF1" w:rsidRDefault="008D3E0A" w:rsidP="007A7BBD">
      <w:pPr>
        <w:pStyle w:val="Bulletlist"/>
      </w:pPr>
      <w:r w:rsidRPr="00BC1AF1">
        <w:t>EC sister sites (Echo, EEAS…)</w:t>
      </w:r>
    </w:p>
    <w:p w:rsidR="008D3E0A" w:rsidRPr="00BC1AF1" w:rsidRDefault="008D3E0A" w:rsidP="007A7BBD">
      <w:pPr>
        <w:pStyle w:val="Bulletlist"/>
      </w:pPr>
      <w:r w:rsidRPr="00BC1AF1">
        <w:t>Map/geographical menu</w:t>
      </w:r>
    </w:p>
    <w:p w:rsidR="008D3E0A" w:rsidRPr="00BC1AF1" w:rsidRDefault="008D3E0A" w:rsidP="007A7BBD">
      <w:pPr>
        <w:pStyle w:val="Bulletlist"/>
      </w:pPr>
      <w:r w:rsidRPr="00BC1AF1">
        <w:t>“Project of the week” that links to case studies (</w:t>
      </w:r>
      <w:r w:rsidR="00F44454" w:rsidRPr="00BC1AF1">
        <w:t>carousel, cases to be selected manually according to relevance</w:t>
      </w:r>
      <w:r w:rsidRPr="00BC1AF1">
        <w:t>)</w:t>
      </w:r>
    </w:p>
    <w:p w:rsidR="008D3E0A" w:rsidRPr="00BC1AF1" w:rsidRDefault="008D3E0A" w:rsidP="007A7BBD">
      <w:pPr>
        <w:pStyle w:val="Bulletlist"/>
      </w:pPr>
      <w:r w:rsidRPr="00BC1AF1">
        <w:t>Key messages (short statement and a link</w:t>
      </w:r>
      <w:r w:rsidR="00D33343" w:rsidRPr="00BC1AF1">
        <w:t>, as on the WFP homepage</w:t>
      </w:r>
      <w:r w:rsidRPr="00BC1AF1">
        <w:t>)</w:t>
      </w:r>
    </w:p>
    <w:p w:rsidR="008D3E0A" w:rsidRPr="00BC1AF1" w:rsidRDefault="008D3E0A" w:rsidP="007A7BBD">
      <w:pPr>
        <w:pStyle w:val="Bulletlist"/>
      </w:pPr>
      <w:proofErr w:type="spellStart"/>
      <w:r w:rsidRPr="00BC1AF1">
        <w:t>Infopoint</w:t>
      </w:r>
      <w:proofErr w:type="spellEnd"/>
      <w:r w:rsidRPr="00BC1AF1">
        <w:t>?</w:t>
      </w:r>
      <w:r w:rsidR="00D33343" w:rsidRPr="00BC1AF1">
        <w:t xml:space="preserve"> (not mandatory on the homepage)</w:t>
      </w:r>
    </w:p>
    <w:p w:rsidR="008D3E0A" w:rsidRPr="00BC1AF1" w:rsidRDefault="008D3E0A" w:rsidP="007A7BBD">
      <w:pPr>
        <w:pStyle w:val="Bulletlist"/>
      </w:pPr>
      <w:r w:rsidRPr="00BC1AF1">
        <w:t>Issue in focus (policy priority, thema</w:t>
      </w:r>
      <w:r w:rsidR="00326642">
        <w:t>tic e.g. “E</w:t>
      </w:r>
      <w:r w:rsidRPr="00BC1AF1">
        <w:t>nergy</w:t>
      </w:r>
      <w:r w:rsidR="00326642">
        <w:t>” in 2012</w:t>
      </w:r>
      <w:r w:rsidRPr="00BC1AF1">
        <w:t>. Not to be changed often)</w:t>
      </w:r>
    </w:p>
    <w:p w:rsidR="00D235DE" w:rsidRPr="00BC1AF1" w:rsidRDefault="008D3E0A" w:rsidP="00506DAE">
      <w:pPr>
        <w:pStyle w:val="Bulletlist"/>
      </w:pPr>
      <w:r w:rsidRPr="00BC1AF1">
        <w:lastRenderedPageBreak/>
        <w:t xml:space="preserve">Events (visible </w:t>
      </w:r>
      <w:r w:rsidR="00643637" w:rsidRPr="00BC1AF1">
        <w:t xml:space="preserve">only </w:t>
      </w:r>
      <w:r w:rsidRPr="00BC1AF1">
        <w:t>if there are upcoming events soon)</w:t>
      </w:r>
    </w:p>
    <w:p w:rsidR="007A7BBD" w:rsidRPr="00BC1AF1" w:rsidRDefault="007A7BBD" w:rsidP="007A7BBD">
      <w:pPr>
        <w:pStyle w:val="Heading3"/>
      </w:pPr>
      <w:r w:rsidRPr="00BC1AF1">
        <w:t>Group 2</w:t>
      </w:r>
    </w:p>
    <w:p w:rsidR="007A7BBD" w:rsidRPr="00BC1AF1" w:rsidRDefault="007A7BBD" w:rsidP="007A7BBD">
      <w:r w:rsidRPr="00BC1AF1">
        <w:t xml:space="preserve">Members: Anita, Giulia, Christian &amp; </w:t>
      </w:r>
      <w:proofErr w:type="spellStart"/>
      <w:r w:rsidRPr="00BC1AF1">
        <w:t>Yannick</w:t>
      </w:r>
      <w:proofErr w:type="spellEnd"/>
    </w:p>
    <w:p w:rsidR="00506DAE" w:rsidRPr="00BC1AF1" w:rsidRDefault="00506DAE" w:rsidP="007A7BBD">
      <w:r w:rsidRPr="00BC1AF1">
        <w:rPr>
          <w:noProof/>
          <w:lang w:eastAsia="nl-BE"/>
        </w:rPr>
        <w:drawing>
          <wp:inline distT="0" distB="0" distL="0" distR="0" wp14:anchorId="08D02DEF" wp14:editId="357EEF22">
            <wp:extent cx="2390775" cy="3790950"/>
            <wp:effectExtent l="0" t="0" r="9525" b="0"/>
            <wp:docPr id="13" name="Picture 13" descr="C:\Users\jta\Desktop\workshop\workshop_pictures\20120131_1728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ta\Desktop\workshop\workshop_pictures\20120131_172842.jpg"/>
                    <pic:cNvPicPr>
                      <a:picLocks noChangeAspect="1" noChangeArrowheads="1"/>
                    </pic:cNvPicPr>
                  </pic:nvPicPr>
                  <pic:blipFill rotWithShape="1">
                    <a:blip r:embed="rId21" cstate="screen">
                      <a:extLst>
                        <a:ext uri="{28A0092B-C50C-407E-A947-70E740481C1C}">
                          <a14:useLocalDpi xmlns:a14="http://schemas.microsoft.com/office/drawing/2010/main"/>
                        </a:ext>
                      </a:extLst>
                    </a:blip>
                    <a:srcRect b="-159"/>
                    <a:stretch/>
                  </pic:blipFill>
                  <pic:spPr bwMode="auto">
                    <a:xfrm>
                      <a:off x="0" y="0"/>
                      <a:ext cx="2392966" cy="3794424"/>
                    </a:xfrm>
                    <a:prstGeom prst="rect">
                      <a:avLst/>
                    </a:prstGeom>
                    <a:noFill/>
                    <a:ln>
                      <a:noFill/>
                    </a:ln>
                    <a:extLst>
                      <a:ext uri="{53640926-AAD7-44D8-BBD7-CCE9431645EC}">
                        <a14:shadowObscured xmlns:a14="http://schemas.microsoft.com/office/drawing/2010/main"/>
                      </a:ext>
                    </a:extLst>
                  </pic:spPr>
                </pic:pic>
              </a:graphicData>
            </a:graphic>
          </wp:inline>
        </w:drawing>
      </w:r>
      <w:r w:rsidRPr="00BC1AF1">
        <w:t xml:space="preserve">   </w:t>
      </w:r>
      <w:r w:rsidRPr="00BC1AF1">
        <w:rPr>
          <w:noProof/>
          <w:lang w:eastAsia="nl-BE"/>
        </w:rPr>
        <w:drawing>
          <wp:inline distT="0" distB="0" distL="0" distR="0" wp14:anchorId="61A8C5DD" wp14:editId="22BB9950">
            <wp:extent cx="2686050" cy="2428875"/>
            <wp:effectExtent l="0" t="0" r="0" b="9525"/>
            <wp:docPr id="14" name="Picture 14" descr="C:\Users\jta\Desktop\workshop\workshop_pictures\20120131_1728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ta\Desktop\workshop\workshop_pictures\20120131_172850.jpg"/>
                    <pic:cNvPicPr>
                      <a:picLocks noChangeAspect="1" noChangeArrowheads="1"/>
                    </pic:cNvPicPr>
                  </pic:nvPicPr>
                  <pic:blipFill rotWithShape="1">
                    <a:blip r:embed="rId22" cstate="screen">
                      <a:extLst>
                        <a:ext uri="{28A0092B-C50C-407E-A947-70E740481C1C}">
                          <a14:useLocalDpi xmlns:a14="http://schemas.microsoft.com/office/drawing/2010/main"/>
                        </a:ext>
                      </a:extLst>
                    </a:blip>
                    <a:srcRect/>
                    <a:stretch/>
                  </pic:blipFill>
                  <pic:spPr bwMode="auto">
                    <a:xfrm>
                      <a:off x="0" y="0"/>
                      <a:ext cx="2686050" cy="2428875"/>
                    </a:xfrm>
                    <a:prstGeom prst="rect">
                      <a:avLst/>
                    </a:prstGeom>
                    <a:noFill/>
                    <a:ln>
                      <a:noFill/>
                    </a:ln>
                    <a:extLst>
                      <a:ext uri="{53640926-AAD7-44D8-BBD7-CCE9431645EC}">
                        <a14:shadowObscured xmlns:a14="http://schemas.microsoft.com/office/drawing/2010/main"/>
                      </a:ext>
                    </a:extLst>
                  </pic:spPr>
                </pic:pic>
              </a:graphicData>
            </a:graphic>
          </wp:inline>
        </w:drawing>
      </w:r>
    </w:p>
    <w:p w:rsidR="00D235DE" w:rsidRPr="00BC1AF1" w:rsidRDefault="00D235DE" w:rsidP="007A7BBD"/>
    <w:p w:rsidR="007A7BBD" w:rsidRPr="00BC1AF1" w:rsidRDefault="007A7BBD" w:rsidP="007A7BBD">
      <w:pPr>
        <w:rPr>
          <w:b/>
        </w:rPr>
      </w:pPr>
      <w:r w:rsidRPr="00BC1AF1">
        <w:rPr>
          <w:b/>
        </w:rPr>
        <w:t>Country page building blogs</w:t>
      </w:r>
    </w:p>
    <w:p w:rsidR="007A7BBD" w:rsidRPr="00BC1AF1" w:rsidRDefault="00C60ABA" w:rsidP="007A7BBD">
      <w:pPr>
        <w:pStyle w:val="Bulletlist"/>
      </w:pPr>
      <w:r w:rsidRPr="00BC1AF1">
        <w:t>Interactive map of a country/region</w:t>
      </w:r>
    </w:p>
    <w:p w:rsidR="00C60ABA" w:rsidRPr="00BC1AF1" w:rsidRDefault="00C60ABA" w:rsidP="007A7BBD">
      <w:pPr>
        <w:pStyle w:val="Bulletlist"/>
      </w:pPr>
      <w:r w:rsidRPr="00BC1AF1">
        <w:t>Priority for that country/region</w:t>
      </w:r>
      <w:r w:rsidR="00C34B44" w:rsidRPr="00BC1AF1">
        <w:t xml:space="preserve"> (what we do in this country</w:t>
      </w:r>
      <w:r w:rsidR="00D7258D">
        <w:t xml:space="preserve"> – the cooperation</w:t>
      </w:r>
      <w:r w:rsidR="00C34B44" w:rsidRPr="00BC1AF1">
        <w:t>)</w:t>
      </w:r>
    </w:p>
    <w:p w:rsidR="00C60ABA" w:rsidRPr="00BC1AF1" w:rsidRDefault="00C60ABA" w:rsidP="007A7BBD">
      <w:pPr>
        <w:pStyle w:val="Bulletlist"/>
      </w:pPr>
      <w:r w:rsidRPr="00BC1AF1">
        <w:t>Key documents and figures (latest, current, separate archive for older documents)</w:t>
      </w:r>
      <w:r w:rsidR="00D7258D">
        <w:br/>
        <w:t>e.g. CSP (Country Strategy ), NIP, AAP (Annual Action Program)</w:t>
      </w:r>
    </w:p>
    <w:p w:rsidR="00D7258D" w:rsidRDefault="00D7258D" w:rsidP="007A7BBD">
      <w:pPr>
        <w:pStyle w:val="Bulletlist"/>
      </w:pPr>
      <w:r>
        <w:t>Key figures</w:t>
      </w:r>
    </w:p>
    <w:p w:rsidR="00C60ABA" w:rsidRPr="00BC1AF1" w:rsidRDefault="00D7258D" w:rsidP="007A7BBD">
      <w:pPr>
        <w:pStyle w:val="Bulletlist"/>
      </w:pPr>
      <w:r>
        <w:t>Key links (Delegation web site</w:t>
      </w:r>
      <w:r w:rsidR="00C60ABA" w:rsidRPr="00BC1AF1">
        <w:t>, EGAS…)</w:t>
      </w:r>
    </w:p>
    <w:p w:rsidR="00C60ABA" w:rsidRPr="00BC1AF1" w:rsidRDefault="00C60ABA" w:rsidP="007A7BBD">
      <w:pPr>
        <w:pStyle w:val="Bulletlist"/>
      </w:pPr>
      <w:proofErr w:type="spellStart"/>
      <w:r w:rsidRPr="00BC1AF1">
        <w:t>Ongoing</w:t>
      </w:r>
      <w:proofErr w:type="spellEnd"/>
      <w:r w:rsidRPr="00BC1AF1">
        <w:t xml:space="preserve"> </w:t>
      </w:r>
      <w:proofErr w:type="spellStart"/>
      <w:r w:rsidRPr="00BC1AF1">
        <w:t>CoP</w:t>
      </w:r>
      <w:proofErr w:type="spellEnd"/>
      <w:r w:rsidRPr="00BC1AF1">
        <w:t xml:space="preserve"> for that country</w:t>
      </w:r>
    </w:p>
    <w:p w:rsidR="00C60ABA" w:rsidRPr="00BC1AF1" w:rsidRDefault="00C60ABA" w:rsidP="007A7BBD">
      <w:pPr>
        <w:pStyle w:val="Bulletlist"/>
      </w:pPr>
      <w:r w:rsidRPr="00BC1AF1">
        <w:t>Case studies</w:t>
      </w:r>
    </w:p>
    <w:p w:rsidR="00C60ABA" w:rsidRPr="00BC1AF1" w:rsidRDefault="00C60ABA" w:rsidP="007A7BBD">
      <w:pPr>
        <w:pStyle w:val="Bulletlist"/>
      </w:pPr>
      <w:r w:rsidRPr="00BC1AF1">
        <w:t>Images / videos of projects</w:t>
      </w:r>
    </w:p>
    <w:p w:rsidR="00C60ABA" w:rsidRPr="00BC1AF1" w:rsidRDefault="00C60ABA" w:rsidP="007A7BBD">
      <w:pPr>
        <w:pStyle w:val="Bulletlist"/>
      </w:pPr>
      <w:r w:rsidRPr="00BC1AF1">
        <w:t>Events</w:t>
      </w:r>
      <w:r w:rsidR="00D7258D">
        <w:t xml:space="preserve"> (e.g. visit by the Commissioner)</w:t>
      </w:r>
    </w:p>
    <w:p w:rsidR="00C60ABA" w:rsidRPr="00BC1AF1" w:rsidRDefault="00C60ABA" w:rsidP="007A7BBD">
      <w:pPr>
        <w:pStyle w:val="Bulletlist"/>
      </w:pPr>
      <w:r w:rsidRPr="00BC1AF1">
        <w:t>Contact point (contact information to be defined, at least functional mailbox address) &amp; feedback form</w:t>
      </w:r>
    </w:p>
    <w:p w:rsidR="00C60ABA" w:rsidRPr="00BC1AF1" w:rsidRDefault="00C60ABA" w:rsidP="007A7BBD">
      <w:pPr>
        <w:pStyle w:val="Bulletlist"/>
      </w:pPr>
      <w:r w:rsidRPr="00BC1AF1">
        <w:t>Links to relevant publications, e.g. annual report</w:t>
      </w:r>
    </w:p>
    <w:p w:rsidR="00C60ABA" w:rsidRPr="00BC1AF1" w:rsidRDefault="000B5A10" w:rsidP="007A7BBD">
      <w:pPr>
        <w:pStyle w:val="Bulletlist"/>
      </w:pPr>
      <w:r w:rsidRPr="00BC1AF1">
        <w:lastRenderedPageBreak/>
        <w:t xml:space="preserve">Links to horizontal topics </w:t>
      </w:r>
      <w:r w:rsidR="00D7258D" w:rsidRPr="00BC1AF1">
        <w:t>(cross-linking from country to region etc.)</w:t>
      </w:r>
    </w:p>
    <w:p w:rsidR="000B5A10" w:rsidRPr="00BC1AF1" w:rsidRDefault="000B5A10" w:rsidP="007A7BBD">
      <w:pPr>
        <w:pStyle w:val="Bulletlist"/>
      </w:pPr>
      <w:r w:rsidRPr="00BC1AF1">
        <w:t>Regional news/PRs (feed to C4Dev</w:t>
      </w:r>
      <w:r w:rsidR="00D7258D">
        <w:t>; “what’s on (regional)?”; press release about AAP</w:t>
      </w:r>
      <w:r w:rsidRPr="00BC1AF1">
        <w:t>)</w:t>
      </w:r>
    </w:p>
    <w:p w:rsidR="000B5A10" w:rsidRPr="00BC1AF1" w:rsidRDefault="000B5A10" w:rsidP="00D235DE">
      <w:pPr>
        <w:pStyle w:val="Bulletlist"/>
        <w:numPr>
          <w:ilvl w:val="0"/>
          <w:numId w:val="0"/>
        </w:numPr>
      </w:pPr>
    </w:p>
    <w:p w:rsidR="00A77536" w:rsidRPr="00BC1AF1" w:rsidRDefault="00F013A6" w:rsidP="00F013A6">
      <w:pPr>
        <w:pStyle w:val="Heading3"/>
      </w:pPr>
      <w:r w:rsidRPr="00BC1AF1">
        <w:t>Minutes</w:t>
      </w:r>
      <w:r w:rsidR="00416975">
        <w:t xml:space="preserve"> from the morning presentation (usability analysis)</w:t>
      </w:r>
    </w:p>
    <w:p w:rsidR="00F013A6" w:rsidRPr="00BC1AF1" w:rsidRDefault="00F013A6" w:rsidP="00F013A6">
      <w:pPr>
        <w:pStyle w:val="Bulletlist"/>
        <w:ind w:left="360"/>
      </w:pPr>
      <w:r w:rsidRPr="00BC1AF1">
        <w:t>Logic needed for external websites: Linking and look &amp; feel</w:t>
      </w:r>
    </w:p>
    <w:p w:rsidR="00F013A6" w:rsidRPr="00BC1AF1" w:rsidRDefault="00F013A6" w:rsidP="00F013A6">
      <w:pPr>
        <w:pStyle w:val="Bulletlist"/>
        <w:ind w:left="360"/>
      </w:pPr>
      <w:r w:rsidRPr="00BC1AF1">
        <w:t>Better coordination and communication needed between the delegations and D</w:t>
      </w:r>
      <w:r w:rsidR="00C7396A">
        <w:t xml:space="preserve">G </w:t>
      </w:r>
      <w:proofErr w:type="spellStart"/>
      <w:r w:rsidR="00C7396A">
        <w:t>D</w:t>
      </w:r>
      <w:r w:rsidRPr="00BC1AF1">
        <w:t>evco</w:t>
      </w:r>
      <w:proofErr w:type="spellEnd"/>
      <w:r w:rsidRPr="00BC1AF1">
        <w:t xml:space="preserve"> site. Delegations are able to produce material, but validation is usually needed before launch</w:t>
      </w:r>
      <w:r w:rsidR="00C34B44" w:rsidRPr="00BC1AF1">
        <w:t>.</w:t>
      </w:r>
    </w:p>
    <w:p w:rsidR="00F013A6" w:rsidRPr="00BC1AF1" w:rsidRDefault="00F013A6" w:rsidP="00F013A6">
      <w:pPr>
        <w:pStyle w:val="Bulletlist"/>
        <w:ind w:left="360"/>
      </w:pPr>
      <w:r w:rsidRPr="00BC1AF1">
        <w:t>Search functionalities to be developed further. Search should be visible on all pages, filtering options or advanced search needed. Decision to be made what sites the search should cover. Google is not an option (without an upgrade) for external sites.</w:t>
      </w:r>
      <w:bookmarkStart w:id="11" w:name="_GoBack"/>
      <w:bookmarkEnd w:id="11"/>
    </w:p>
    <w:p w:rsidR="00F013A6" w:rsidRPr="00BC1AF1" w:rsidRDefault="00F013A6" w:rsidP="00F013A6">
      <w:pPr>
        <w:pStyle w:val="Bulletlist"/>
        <w:ind w:left="360"/>
      </w:pPr>
      <w:r w:rsidRPr="00BC1AF1">
        <w:t xml:space="preserve">Left hand side banners are not working properly from usability and visibility point of view. </w:t>
      </w:r>
      <w:r w:rsidR="00416975">
        <w:t>I</w:t>
      </w:r>
      <w:r w:rsidRPr="00BC1AF1">
        <w:t xml:space="preserve">mportant links, </w:t>
      </w:r>
      <w:r w:rsidR="00416975">
        <w:t>like</w:t>
      </w:r>
      <w:r w:rsidRPr="00BC1AF1">
        <w:t xml:space="preserve"> PRAG</w:t>
      </w:r>
      <w:r w:rsidR="00416975">
        <w:t>,</w:t>
      </w:r>
      <w:r w:rsidRPr="00BC1AF1">
        <w:t xml:space="preserve"> </w:t>
      </w:r>
      <w:r w:rsidR="00416975">
        <w:t>will</w:t>
      </w:r>
      <w:r w:rsidRPr="00BC1AF1">
        <w:t xml:space="preserve"> need better visibility on the new site.</w:t>
      </w:r>
    </w:p>
    <w:p w:rsidR="00F013A6" w:rsidRPr="00BC1AF1" w:rsidRDefault="00F013A6" w:rsidP="00F013A6">
      <w:pPr>
        <w:pStyle w:val="Bulletlist"/>
        <w:ind w:left="360"/>
      </w:pPr>
      <w:r w:rsidRPr="00BC1AF1">
        <w:t xml:space="preserve">More in-depth analysis on Google statistics is needed (e.g. from what sites or search engines users come from) </w:t>
      </w:r>
      <w:proofErr w:type="spellStart"/>
      <w:r w:rsidRPr="00BC1AF1">
        <w:t>Namahn</w:t>
      </w:r>
      <w:proofErr w:type="spellEnd"/>
      <w:r w:rsidRPr="00BC1AF1">
        <w:t xml:space="preserve"> and </w:t>
      </w:r>
      <w:proofErr w:type="spellStart"/>
      <w:r w:rsidRPr="00BC1AF1">
        <w:t>Intrasoft</w:t>
      </w:r>
      <w:proofErr w:type="spellEnd"/>
      <w:r w:rsidRPr="00BC1AF1">
        <w:t xml:space="preserve"> will coordinate another session or other way of delivering the information and analysis to </w:t>
      </w:r>
      <w:r w:rsidR="00C7396A">
        <w:t xml:space="preserve">DG </w:t>
      </w:r>
      <w:proofErr w:type="spellStart"/>
      <w:r w:rsidRPr="00BC1AF1">
        <w:t>Devco</w:t>
      </w:r>
      <w:proofErr w:type="spellEnd"/>
      <w:r w:rsidRPr="00BC1AF1">
        <w:t xml:space="preserve"> team.</w:t>
      </w:r>
    </w:p>
    <w:p w:rsidR="007860E9" w:rsidRPr="00BC1AF1" w:rsidRDefault="009C4D8A" w:rsidP="00F013A6">
      <w:pPr>
        <w:pStyle w:val="Bulletlist"/>
        <w:ind w:left="360"/>
      </w:pPr>
      <w:r w:rsidRPr="00BC1AF1">
        <w:t xml:space="preserve">Information on TR8 project needed: what </w:t>
      </w:r>
      <w:r w:rsidR="00416975">
        <w:t xml:space="preserve">are </w:t>
      </w:r>
      <w:r w:rsidRPr="00BC1AF1">
        <w:t>they developing exactly</w:t>
      </w:r>
      <w:r w:rsidR="00416975">
        <w:t>,</w:t>
      </w:r>
      <w:r w:rsidRPr="00BC1AF1">
        <w:t xml:space="preserve"> and are there any synergies to be found</w:t>
      </w:r>
    </w:p>
    <w:p w:rsidR="00E209A8" w:rsidRPr="00BC1AF1" w:rsidRDefault="00E209A8" w:rsidP="00307130">
      <w:pPr>
        <w:pStyle w:val="Bulletlist"/>
        <w:ind w:left="360"/>
      </w:pPr>
      <w:r w:rsidRPr="00BC1AF1">
        <w:t>Calls for Proposals: We shoul</w:t>
      </w:r>
      <w:r w:rsidR="00650F3E" w:rsidRPr="00BC1AF1">
        <w:t>d give visual template examples, not only textual guidelines</w:t>
      </w:r>
    </w:p>
    <w:p w:rsidR="00F013A6" w:rsidRPr="00BC1AF1" w:rsidRDefault="00F013A6" w:rsidP="005D1D70">
      <w:pPr>
        <w:pStyle w:val="Bodytxt"/>
      </w:pPr>
    </w:p>
    <w:sectPr w:rsidR="00F013A6" w:rsidRPr="00BC1AF1" w:rsidSect="009A64B7">
      <w:headerReference w:type="default" r:id="rId23"/>
      <w:footerReference w:type="default" r:id="rId24"/>
      <w:type w:val="oddPage"/>
      <w:pgSz w:w="11907" w:h="16840" w:code="9"/>
      <w:pgMar w:top="1559" w:right="1440" w:bottom="1701" w:left="1701" w:header="709" w:footer="1196" w:gutter="284"/>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16975" w:rsidRDefault="00416975">
      <w:pPr>
        <w:spacing w:after="0"/>
      </w:pPr>
      <w:r>
        <w:separator/>
      </w:r>
    </w:p>
    <w:p w:rsidR="00416975" w:rsidRDefault="00416975"/>
  </w:endnote>
  <w:endnote w:type="continuationSeparator" w:id="0">
    <w:p w:rsidR="00416975" w:rsidRDefault="00416975">
      <w:pPr>
        <w:spacing w:after="0"/>
      </w:pPr>
      <w:r>
        <w:continuationSeparator/>
      </w:r>
    </w:p>
    <w:p w:rsidR="00416975" w:rsidRDefault="0041697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Wingdings 3">
    <w:panose1 w:val="050401020108070707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Arial Black">
    <w:panose1 w:val="020B0A04020102020204"/>
    <w:charset w:val="00"/>
    <w:family w:val="swiss"/>
    <w:pitch w:val="variable"/>
    <w:sig w:usb0="00000287" w:usb1="00000000" w:usb2="00000000" w:usb3="00000000" w:csb0="0000009F" w:csb1="00000000"/>
  </w:font>
  <w:font w:name="SWMacro">
    <w:panose1 w:val="00000000000000000000"/>
    <w:charset w:val="00"/>
    <w:family w:val="modern"/>
    <w:notTrueType/>
    <w:pitch w:val="variable"/>
    <w:sig w:usb0="A00002AF" w:usb1="500078FB" w:usb2="00000000" w:usb3="00000000" w:csb0="00000001"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LetterGothicStd">
    <w:altName w:val="Letter Gothic Std"/>
    <w:panose1 w:val="00000000000000000000"/>
    <w:charset w:val="4D"/>
    <w:family w:val="auto"/>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61102046"/>
      <w:docPartObj>
        <w:docPartGallery w:val="Page Numbers (Bottom of Page)"/>
        <w:docPartUnique/>
      </w:docPartObj>
    </w:sdtPr>
    <w:sdtContent>
      <w:sdt>
        <w:sdtPr>
          <w:id w:val="685634885"/>
          <w:docPartObj>
            <w:docPartGallery w:val="Page Numbers (Top of Page)"/>
            <w:docPartUnique/>
          </w:docPartObj>
        </w:sdtPr>
        <w:sdtContent>
          <w:p w:rsidR="00416975" w:rsidRDefault="00416975" w:rsidP="00673F26">
            <w:pPr>
              <w:pStyle w:val="Footer"/>
              <w:shd w:val="solid" w:color="FFFFFF" w:fill="FFFFFF"/>
              <w:tabs>
                <w:tab w:val="clear" w:pos="9360"/>
                <w:tab w:val="right" w:pos="8505"/>
              </w:tabs>
            </w:pPr>
          </w:p>
          <w:p w:rsidR="00416975" w:rsidRPr="004A78A6" w:rsidRDefault="00416975" w:rsidP="007031A7">
            <w:pPr>
              <w:pStyle w:val="Footer"/>
              <w:shd w:val="solid" w:color="FFFFFF" w:fill="FFFFFF"/>
              <w:tabs>
                <w:tab w:val="clear" w:pos="9360"/>
                <w:tab w:val="right" w:pos="8000"/>
              </w:tabs>
              <w:rPr>
                <w:lang w:val="en-US"/>
              </w:rPr>
            </w:pPr>
            <w:r>
              <w:rPr>
                <w:rFonts w:ascii="Courier New" w:hAnsi="Courier New" w:cs="Courier New"/>
                <w:noProof/>
                <w:sz w:val="16"/>
                <w:szCs w:val="16"/>
                <w:lang w:val="nl-BE" w:eastAsia="nl-BE"/>
              </w:rPr>
              <w:drawing>
                <wp:anchor distT="0" distB="0" distL="114300" distR="114300" simplePos="0" relativeHeight="251666432" behindDoc="0" locked="0" layoutInCell="1" allowOverlap="1" wp14:anchorId="00691C2F" wp14:editId="5B6AE83A">
                  <wp:simplePos x="0" y="0"/>
                  <wp:positionH relativeFrom="column">
                    <wp:posOffset>-318135</wp:posOffset>
                  </wp:positionH>
                  <wp:positionV relativeFrom="paragraph">
                    <wp:posOffset>-125730</wp:posOffset>
                  </wp:positionV>
                  <wp:extent cx="104775" cy="323850"/>
                  <wp:effectExtent l="19050" t="0" r="9525" b="0"/>
                  <wp:wrapSquare wrapText="bothSides"/>
                  <wp:docPr id="12" name="Picture 3" descr="pu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nch.jpg"/>
                          <pic:cNvPicPr/>
                        </pic:nvPicPr>
                        <pic:blipFill>
                          <a:blip r:embed="rId1"/>
                          <a:stretch>
                            <a:fillRect/>
                          </a:stretch>
                        </pic:blipFill>
                        <pic:spPr>
                          <a:xfrm>
                            <a:off x="0" y="0"/>
                            <a:ext cx="104775" cy="323850"/>
                          </a:xfrm>
                          <a:prstGeom prst="rect">
                            <a:avLst/>
                          </a:prstGeom>
                        </pic:spPr>
                      </pic:pic>
                    </a:graphicData>
                  </a:graphic>
                </wp:anchor>
              </w:drawing>
            </w:r>
            <w:proofErr w:type="spellStart"/>
            <w:proofErr w:type="gramStart"/>
            <w:r w:rsidRPr="004A78A6">
              <w:rPr>
                <w:rFonts w:ascii="Courier New" w:hAnsi="Courier New" w:cs="Courier New"/>
                <w:sz w:val="16"/>
                <w:szCs w:val="16"/>
                <w:lang w:val="en-US"/>
              </w:rPr>
              <w:t>pagina</w:t>
            </w:r>
            <w:proofErr w:type="spellEnd"/>
            <w:proofErr w:type="gramEnd"/>
            <w:r w:rsidRPr="004A78A6">
              <w:rPr>
                <w:rFonts w:ascii="Courier New" w:hAnsi="Courier New" w:cs="Courier New"/>
                <w:sz w:val="16"/>
                <w:szCs w:val="16"/>
                <w:lang w:val="en-US"/>
              </w:rPr>
              <w:t xml:space="preserve"> </w:t>
            </w:r>
            <w:r>
              <w:rPr>
                <w:rFonts w:ascii="Courier New" w:hAnsi="Courier New" w:cs="Courier New"/>
                <w:b/>
                <w:sz w:val="16"/>
                <w:szCs w:val="16"/>
              </w:rPr>
              <w:fldChar w:fldCharType="begin"/>
            </w:r>
            <w:r w:rsidRPr="004A78A6">
              <w:rPr>
                <w:rFonts w:ascii="Courier New" w:hAnsi="Courier New" w:cs="Courier New"/>
                <w:b/>
                <w:sz w:val="16"/>
                <w:szCs w:val="16"/>
                <w:lang w:val="en-US"/>
              </w:rPr>
              <w:instrText xml:space="preserve"> PAGE </w:instrText>
            </w:r>
            <w:r>
              <w:rPr>
                <w:rFonts w:ascii="Courier New" w:hAnsi="Courier New" w:cs="Courier New"/>
                <w:b/>
                <w:sz w:val="16"/>
                <w:szCs w:val="16"/>
              </w:rPr>
              <w:fldChar w:fldCharType="separate"/>
            </w:r>
            <w:r w:rsidRPr="004A78A6">
              <w:rPr>
                <w:rFonts w:ascii="Courier New" w:hAnsi="Courier New" w:cs="Courier New"/>
                <w:b/>
                <w:noProof/>
                <w:sz w:val="16"/>
                <w:szCs w:val="16"/>
                <w:lang w:val="en-US"/>
              </w:rPr>
              <w:t>8</w:t>
            </w:r>
            <w:r>
              <w:rPr>
                <w:rFonts w:ascii="Courier New" w:hAnsi="Courier New" w:cs="Courier New"/>
                <w:b/>
                <w:sz w:val="16"/>
                <w:szCs w:val="16"/>
              </w:rPr>
              <w:fldChar w:fldCharType="end"/>
            </w:r>
            <w:r w:rsidRPr="004A78A6">
              <w:rPr>
                <w:rFonts w:ascii="Courier New" w:hAnsi="Courier New" w:cs="Courier New"/>
                <w:sz w:val="16"/>
                <w:szCs w:val="16"/>
                <w:lang w:val="en-US"/>
              </w:rPr>
              <w:t xml:space="preserve">- </w:t>
            </w:r>
            <w:proofErr w:type="spellStart"/>
            <w:r w:rsidRPr="004A78A6">
              <w:rPr>
                <w:rFonts w:ascii="Courier New" w:hAnsi="Courier New" w:cs="Courier New"/>
                <w:sz w:val="16"/>
                <w:szCs w:val="16"/>
                <w:lang w:val="en-US"/>
              </w:rPr>
              <w:t>offerte</w:t>
            </w:r>
            <w:proofErr w:type="spellEnd"/>
            <w:r w:rsidRPr="004A78A6">
              <w:rPr>
                <w:rFonts w:ascii="Courier New" w:hAnsi="Courier New" w:cs="Courier New"/>
                <w:sz w:val="16"/>
                <w:szCs w:val="16"/>
                <w:lang w:val="en-US"/>
              </w:rPr>
              <w:tab/>
            </w:r>
            <w:r w:rsidRPr="004A78A6">
              <w:rPr>
                <w:rFonts w:ascii="Courier New" w:hAnsi="Courier New" w:cs="Courier New"/>
                <w:sz w:val="16"/>
                <w:szCs w:val="16"/>
                <w:lang w:val="en-US"/>
              </w:rPr>
              <w:tab/>
            </w:r>
            <w:fldSimple w:instr=" FILENAME   \* MERGEFORMAT ">
              <w:r w:rsidRPr="008F3539">
                <w:rPr>
                  <w:rFonts w:ascii="Courier New" w:hAnsi="Courier New" w:cs="Courier New"/>
                  <w:noProof/>
                  <w:sz w:val="16"/>
                  <w:szCs w:val="16"/>
                  <w:lang w:val="en-US"/>
                </w:rPr>
                <w:t>Inteuc</w:t>
              </w:r>
              <w:r>
                <w:rPr>
                  <w:noProof/>
                </w:rPr>
                <w:t>_benchmarks_Final.docx</w:t>
              </w:r>
            </w:fldSimple>
          </w:p>
        </w:sdtContent>
      </w:sdt>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64850549"/>
      <w:docPartObj>
        <w:docPartGallery w:val="Page Numbers (Bottom of Page)"/>
        <w:docPartUnique/>
      </w:docPartObj>
    </w:sdtPr>
    <w:sdtContent>
      <w:sdt>
        <w:sdtPr>
          <w:id w:val="1054819945"/>
          <w:docPartObj>
            <w:docPartGallery w:val="Page Numbers (Top of Page)"/>
            <w:docPartUnique/>
          </w:docPartObj>
        </w:sdtPr>
        <w:sdtContent>
          <w:p w:rsidR="00416975" w:rsidRDefault="00416975" w:rsidP="007031A7">
            <w:pPr>
              <w:pStyle w:val="Footer"/>
              <w:shd w:val="solid" w:color="FFFFFF" w:fill="FFFFFF"/>
              <w:tabs>
                <w:tab w:val="clear" w:pos="9360"/>
                <w:tab w:val="right" w:pos="7900"/>
              </w:tabs>
            </w:pPr>
          </w:p>
          <w:p w:rsidR="00416975" w:rsidRPr="00232F7A" w:rsidRDefault="00416975" w:rsidP="007031A7">
            <w:pPr>
              <w:pStyle w:val="Footer"/>
              <w:shd w:val="solid" w:color="FFFFFF" w:fill="FFFFFF"/>
              <w:tabs>
                <w:tab w:val="clear" w:pos="9360"/>
                <w:tab w:val="right" w:pos="7900"/>
              </w:tabs>
              <w:rPr>
                <w:rFonts w:ascii="Courier New" w:hAnsi="Courier New" w:cs="Courier New"/>
                <w:sz w:val="16"/>
                <w:szCs w:val="16"/>
                <w:lang w:val="nl-BE"/>
              </w:rPr>
            </w:pPr>
            <w:r>
              <w:rPr>
                <w:rFonts w:ascii="Courier New" w:hAnsi="Courier New" w:cs="Courier New"/>
                <w:noProof/>
                <w:sz w:val="16"/>
                <w:szCs w:val="16"/>
                <w:lang w:val="nl-BE" w:eastAsia="nl-BE"/>
              </w:rPr>
              <w:fldChar w:fldCharType="begin"/>
            </w:r>
            <w:r w:rsidRPr="00A31B76">
              <w:rPr>
                <w:rFonts w:ascii="Courier New" w:hAnsi="Courier New" w:cs="Courier New"/>
                <w:noProof/>
                <w:sz w:val="16"/>
                <w:szCs w:val="16"/>
                <w:lang w:val="nl-BE" w:eastAsia="nl-BE"/>
              </w:rPr>
              <w:instrText xml:space="preserve"> FILENAME  \* Lower  \* MERGEFORMAT </w:instrText>
            </w:r>
            <w:r>
              <w:rPr>
                <w:rFonts w:ascii="Courier New" w:hAnsi="Courier New" w:cs="Courier New"/>
                <w:noProof/>
                <w:sz w:val="16"/>
                <w:szCs w:val="16"/>
                <w:lang w:val="nl-BE" w:eastAsia="nl-BE"/>
              </w:rPr>
              <w:fldChar w:fldCharType="separate"/>
            </w:r>
            <w:r>
              <w:rPr>
                <w:rFonts w:ascii="Courier New" w:hAnsi="Courier New" w:cs="Courier New"/>
                <w:noProof/>
                <w:sz w:val="16"/>
                <w:szCs w:val="16"/>
                <w:lang w:val="nl-BE" w:eastAsia="nl-BE"/>
              </w:rPr>
              <w:t>inteuc_benchmarks_final.docx</w:t>
            </w:r>
            <w:r>
              <w:rPr>
                <w:rFonts w:ascii="Courier New" w:hAnsi="Courier New" w:cs="Courier New"/>
                <w:noProof/>
                <w:sz w:val="16"/>
                <w:szCs w:val="16"/>
                <w:lang w:val="nl-BE" w:eastAsia="nl-BE"/>
              </w:rPr>
              <w:fldChar w:fldCharType="end"/>
            </w:r>
            <w:r>
              <w:rPr>
                <w:rFonts w:ascii="Courier New" w:hAnsi="Courier New" w:cs="Courier New"/>
                <w:noProof/>
                <w:sz w:val="16"/>
                <w:szCs w:val="16"/>
                <w:lang w:val="nl-BE" w:eastAsia="nl-BE"/>
              </w:rPr>
              <w:tab/>
            </w:r>
            <w:r>
              <w:rPr>
                <w:rFonts w:ascii="Courier New" w:hAnsi="Courier New" w:cs="Courier New"/>
                <w:noProof/>
                <w:sz w:val="16"/>
                <w:szCs w:val="16"/>
                <w:lang w:val="nl-BE" w:eastAsia="nl-BE"/>
              </w:rPr>
              <w:tab/>
              <w:t xml:space="preserve"> </w:t>
            </w:r>
            <w:r>
              <w:rPr>
                <w:rFonts w:ascii="Courier New" w:hAnsi="Courier New" w:cs="Courier New"/>
                <w:noProof/>
                <w:sz w:val="16"/>
                <w:szCs w:val="16"/>
                <w:lang w:val="nl-BE" w:eastAsia="nl-BE"/>
              </w:rPr>
              <w:drawing>
                <wp:anchor distT="0" distB="0" distL="114300" distR="114300" simplePos="0" relativeHeight="251668480" behindDoc="0" locked="0" layoutInCell="1" allowOverlap="1" wp14:anchorId="2F5BD8E8" wp14:editId="719D0A5B">
                  <wp:simplePos x="0" y="0"/>
                  <wp:positionH relativeFrom="column">
                    <wp:posOffset>5164455</wp:posOffset>
                  </wp:positionH>
                  <wp:positionV relativeFrom="paragraph">
                    <wp:posOffset>-122555</wp:posOffset>
                  </wp:positionV>
                  <wp:extent cx="104775" cy="323850"/>
                  <wp:effectExtent l="19050" t="0" r="9525" b="0"/>
                  <wp:wrapSquare wrapText="bothSides"/>
                  <wp:docPr id="16" name="Picture 3" descr="pu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nch.jpg"/>
                          <pic:cNvPicPr/>
                        </pic:nvPicPr>
                        <pic:blipFill>
                          <a:blip r:embed="rId1"/>
                          <a:stretch>
                            <a:fillRect/>
                          </a:stretch>
                        </pic:blipFill>
                        <pic:spPr>
                          <a:xfrm>
                            <a:off x="0" y="0"/>
                            <a:ext cx="104775" cy="323850"/>
                          </a:xfrm>
                          <a:prstGeom prst="rect">
                            <a:avLst/>
                          </a:prstGeom>
                        </pic:spPr>
                      </pic:pic>
                    </a:graphicData>
                  </a:graphic>
                </wp:anchor>
              </w:drawing>
            </w:r>
            <w:r>
              <w:rPr>
                <w:rFonts w:ascii="Courier New" w:hAnsi="Courier New" w:cs="Courier New"/>
                <w:sz w:val="16"/>
                <w:szCs w:val="16"/>
                <w:lang w:val="nl-BE"/>
              </w:rPr>
              <w:t>page</w:t>
            </w:r>
            <w:r w:rsidRPr="00232F7A">
              <w:rPr>
                <w:rFonts w:ascii="Courier New" w:hAnsi="Courier New" w:cs="Courier New"/>
                <w:sz w:val="16"/>
                <w:szCs w:val="16"/>
                <w:lang w:val="nl-BE"/>
              </w:rPr>
              <w:t xml:space="preserve"> </w:t>
            </w:r>
            <w:r>
              <w:rPr>
                <w:rFonts w:ascii="Courier New" w:hAnsi="Courier New" w:cs="Courier New"/>
                <w:b/>
                <w:sz w:val="16"/>
                <w:szCs w:val="16"/>
              </w:rPr>
              <w:fldChar w:fldCharType="begin"/>
            </w:r>
            <w:r w:rsidRPr="00232F7A">
              <w:rPr>
                <w:rFonts w:ascii="Courier New" w:hAnsi="Courier New" w:cs="Courier New"/>
                <w:b/>
                <w:sz w:val="16"/>
                <w:szCs w:val="16"/>
                <w:lang w:val="nl-BE"/>
              </w:rPr>
              <w:instrText xml:space="preserve"> PAGE </w:instrText>
            </w:r>
            <w:r>
              <w:rPr>
                <w:rFonts w:ascii="Courier New" w:hAnsi="Courier New" w:cs="Courier New"/>
                <w:b/>
                <w:sz w:val="16"/>
                <w:szCs w:val="16"/>
              </w:rPr>
              <w:fldChar w:fldCharType="separate"/>
            </w:r>
            <w:r>
              <w:rPr>
                <w:rFonts w:ascii="Courier New" w:hAnsi="Courier New" w:cs="Courier New"/>
                <w:b/>
                <w:noProof/>
                <w:sz w:val="16"/>
                <w:szCs w:val="16"/>
                <w:lang w:val="nl-BE"/>
              </w:rPr>
              <w:t>2</w:t>
            </w:r>
            <w:r>
              <w:rPr>
                <w:rFonts w:ascii="Courier New" w:hAnsi="Courier New" w:cs="Courier New"/>
                <w:b/>
                <w:sz w:val="16"/>
                <w:szCs w:val="16"/>
              </w:rPr>
              <w:fldChar w:fldCharType="end"/>
            </w:r>
            <w:r w:rsidRPr="00232F7A">
              <w:rPr>
                <w:rFonts w:ascii="Courier New" w:hAnsi="Courier New" w:cs="Courier New"/>
                <w:sz w:val="16"/>
                <w:szCs w:val="16"/>
                <w:lang w:val="nl-BE"/>
              </w:rPr>
              <w:t xml:space="preserve"> </w:t>
            </w:r>
          </w:p>
        </w:sdtContent>
      </w:sdt>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6975" w:rsidRDefault="00416975">
    <w:pPr>
      <w:pStyle w:val="Footer"/>
      <w:rPr>
        <w:rFonts w:ascii="Courier New" w:hAnsi="Courier New" w:cs="Courier New"/>
        <w:szCs w:val="20"/>
        <w:lang w:val="fr-BE"/>
      </w:rPr>
    </w:pPr>
    <w:proofErr w:type="spellStart"/>
    <w:r>
      <w:rPr>
        <w:rFonts w:ascii="Courier New" w:hAnsi="Courier New" w:cs="Courier New"/>
        <w:szCs w:val="20"/>
        <w:lang w:val="fr-BE"/>
      </w:rPr>
      <w:t>Grensstraat</w:t>
    </w:r>
    <w:proofErr w:type="spellEnd"/>
    <w:r>
      <w:rPr>
        <w:rFonts w:ascii="Courier New" w:hAnsi="Courier New" w:cs="Courier New"/>
        <w:szCs w:val="20"/>
        <w:lang w:val="fr-BE"/>
      </w:rPr>
      <w:t xml:space="preserve"> 21 Rue de la Limite, BE-1210 Brussel/Bruxelles</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812794"/>
      <w:docPartObj>
        <w:docPartGallery w:val="Page Numbers (Bottom of Page)"/>
        <w:docPartUnique/>
      </w:docPartObj>
    </w:sdtPr>
    <w:sdtContent>
      <w:sdt>
        <w:sdtPr>
          <w:id w:val="15812795"/>
          <w:docPartObj>
            <w:docPartGallery w:val="Page Numbers (Top of Page)"/>
            <w:docPartUnique/>
          </w:docPartObj>
        </w:sdtPr>
        <w:sdtContent>
          <w:p w:rsidR="00416975" w:rsidRDefault="00416975" w:rsidP="00F96A24">
            <w:pPr>
              <w:pStyle w:val="Footer"/>
              <w:shd w:val="solid" w:color="FFFFFF" w:fill="FFFFFF"/>
              <w:tabs>
                <w:tab w:val="clear" w:pos="9360"/>
                <w:tab w:val="right" w:pos="7900"/>
              </w:tabs>
            </w:pPr>
          </w:p>
          <w:p w:rsidR="00416975" w:rsidRPr="003731C3" w:rsidRDefault="00416975" w:rsidP="00F96A24">
            <w:pPr>
              <w:pStyle w:val="Footer"/>
              <w:shd w:val="solid" w:color="FFFFFF" w:fill="FFFFFF"/>
              <w:tabs>
                <w:tab w:val="clear" w:pos="9360"/>
                <w:tab w:val="right" w:pos="7900"/>
              </w:tabs>
              <w:rPr>
                <w:rFonts w:ascii="Courier New" w:hAnsi="Courier New" w:cs="Courier New"/>
                <w:sz w:val="16"/>
                <w:szCs w:val="16"/>
                <w:lang w:val="en-US"/>
              </w:rPr>
            </w:pPr>
            <w:fldSimple w:instr=" FILENAME  \* Lower  \* MERGEFORMAT ">
              <w:r w:rsidRPr="008F3539">
                <w:rPr>
                  <w:rFonts w:ascii="Courier New" w:hAnsi="Courier New" w:cs="Courier New"/>
                  <w:noProof/>
                  <w:sz w:val="16"/>
                  <w:szCs w:val="16"/>
                </w:rPr>
                <w:t>inteuc_benchmarks_final</w:t>
              </w:r>
              <w:r>
                <w:rPr>
                  <w:noProof/>
                </w:rPr>
                <w:t>.docx</w:t>
              </w:r>
            </w:fldSimple>
            <w:r w:rsidRPr="003731C3">
              <w:rPr>
                <w:rFonts w:ascii="Courier New" w:hAnsi="Courier New" w:cs="Courier New"/>
                <w:noProof/>
                <w:sz w:val="16"/>
                <w:szCs w:val="16"/>
                <w:lang w:val="en-US" w:eastAsia="nl-BE"/>
              </w:rPr>
              <w:tab/>
            </w:r>
            <w:r w:rsidRPr="003731C3">
              <w:rPr>
                <w:rFonts w:ascii="Courier New" w:hAnsi="Courier New" w:cs="Courier New"/>
                <w:noProof/>
                <w:sz w:val="16"/>
                <w:szCs w:val="16"/>
                <w:lang w:val="en-US" w:eastAsia="nl-BE"/>
              </w:rPr>
              <w:tab/>
              <w:t xml:space="preserve"> </w:t>
            </w:r>
            <w:r>
              <w:rPr>
                <w:rFonts w:ascii="Courier New" w:hAnsi="Courier New" w:cs="Courier New"/>
                <w:noProof/>
                <w:sz w:val="16"/>
                <w:szCs w:val="16"/>
                <w:lang w:val="nl-BE" w:eastAsia="nl-BE"/>
              </w:rPr>
              <w:drawing>
                <wp:anchor distT="0" distB="0" distL="114300" distR="114300" simplePos="0" relativeHeight="251670528" behindDoc="0" locked="0" layoutInCell="1" allowOverlap="1" wp14:anchorId="47591229" wp14:editId="3F1A82D1">
                  <wp:simplePos x="0" y="0"/>
                  <wp:positionH relativeFrom="column">
                    <wp:posOffset>5164455</wp:posOffset>
                  </wp:positionH>
                  <wp:positionV relativeFrom="paragraph">
                    <wp:posOffset>-122555</wp:posOffset>
                  </wp:positionV>
                  <wp:extent cx="104775" cy="323850"/>
                  <wp:effectExtent l="19050" t="0" r="9525" b="0"/>
                  <wp:wrapSquare wrapText="bothSides"/>
                  <wp:docPr id="2" name="Picture 3" descr="pu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nch.jpg"/>
                          <pic:cNvPicPr/>
                        </pic:nvPicPr>
                        <pic:blipFill>
                          <a:blip r:embed="rId1"/>
                          <a:stretch>
                            <a:fillRect/>
                          </a:stretch>
                        </pic:blipFill>
                        <pic:spPr>
                          <a:xfrm>
                            <a:off x="0" y="0"/>
                            <a:ext cx="104775" cy="323850"/>
                          </a:xfrm>
                          <a:prstGeom prst="rect">
                            <a:avLst/>
                          </a:prstGeom>
                        </pic:spPr>
                      </pic:pic>
                    </a:graphicData>
                  </a:graphic>
                </wp:anchor>
              </w:drawing>
            </w:r>
            <w:r w:rsidRPr="003731C3">
              <w:rPr>
                <w:rFonts w:ascii="Courier New" w:hAnsi="Courier New" w:cs="Courier New"/>
                <w:sz w:val="16"/>
                <w:szCs w:val="16"/>
                <w:lang w:val="en-US"/>
              </w:rPr>
              <w:t xml:space="preserve">page </w:t>
            </w:r>
            <w:r>
              <w:rPr>
                <w:rFonts w:ascii="Courier New" w:hAnsi="Courier New" w:cs="Courier New"/>
                <w:b/>
                <w:sz w:val="16"/>
                <w:szCs w:val="16"/>
              </w:rPr>
              <w:fldChar w:fldCharType="begin"/>
            </w:r>
            <w:r w:rsidRPr="003731C3">
              <w:rPr>
                <w:rFonts w:ascii="Courier New" w:hAnsi="Courier New" w:cs="Courier New"/>
                <w:b/>
                <w:sz w:val="16"/>
                <w:szCs w:val="16"/>
                <w:lang w:val="en-US"/>
              </w:rPr>
              <w:instrText xml:space="preserve"> PAGE </w:instrText>
            </w:r>
            <w:r>
              <w:rPr>
                <w:rFonts w:ascii="Courier New" w:hAnsi="Courier New" w:cs="Courier New"/>
                <w:b/>
                <w:sz w:val="16"/>
                <w:szCs w:val="16"/>
              </w:rPr>
              <w:fldChar w:fldCharType="separate"/>
            </w:r>
            <w:r w:rsidR="00C7396A">
              <w:rPr>
                <w:rFonts w:ascii="Courier New" w:hAnsi="Courier New" w:cs="Courier New"/>
                <w:b/>
                <w:noProof/>
                <w:sz w:val="16"/>
                <w:szCs w:val="16"/>
                <w:lang w:val="en-US"/>
              </w:rPr>
              <w:t>3</w:t>
            </w:r>
            <w:r>
              <w:rPr>
                <w:rFonts w:ascii="Courier New" w:hAnsi="Courier New" w:cs="Courier New"/>
                <w:b/>
                <w:sz w:val="16"/>
                <w:szCs w:val="16"/>
              </w:rPr>
              <w:fldChar w:fldCharType="end"/>
            </w:r>
            <w:r w:rsidRPr="003731C3">
              <w:rPr>
                <w:rFonts w:ascii="Courier New" w:hAnsi="Courier New" w:cs="Courier New"/>
                <w:sz w:val="16"/>
                <w:szCs w:val="16"/>
                <w:lang w:val="en-US"/>
              </w:rPr>
              <w:t xml:space="preserve"> </w:t>
            </w:r>
          </w:p>
          <w:p w:rsidR="00416975" w:rsidRPr="00E56D55" w:rsidRDefault="00416975" w:rsidP="007031A7">
            <w:pPr>
              <w:pStyle w:val="Footer"/>
              <w:shd w:val="solid" w:color="FFFFFF" w:fill="FFFFFF"/>
              <w:tabs>
                <w:tab w:val="clear" w:pos="9360"/>
                <w:tab w:val="right" w:pos="7900"/>
              </w:tabs>
              <w:rPr>
                <w:rFonts w:ascii="Courier New" w:hAnsi="Courier New" w:cs="Courier New"/>
                <w:sz w:val="16"/>
                <w:szCs w:val="16"/>
              </w:rPr>
            </w:pP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16975" w:rsidRDefault="00416975">
      <w:pPr>
        <w:spacing w:after="0"/>
      </w:pPr>
      <w:r>
        <w:separator/>
      </w:r>
    </w:p>
    <w:p w:rsidR="00416975" w:rsidRDefault="00416975"/>
  </w:footnote>
  <w:footnote w:type="continuationSeparator" w:id="0">
    <w:p w:rsidR="00416975" w:rsidRDefault="00416975">
      <w:pPr>
        <w:spacing w:after="0"/>
      </w:pPr>
      <w:r>
        <w:continuationSeparator/>
      </w:r>
    </w:p>
    <w:p w:rsidR="00416975" w:rsidRDefault="00416975"/>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6975" w:rsidRDefault="00416975" w:rsidP="007031A7">
    <w:pPr>
      <w:pStyle w:val="Header"/>
      <w:tabs>
        <w:tab w:val="clear" w:pos="9360"/>
        <w:tab w:val="right" w:pos="8000"/>
      </w:tabs>
    </w:pPr>
    <w:r>
      <w:tab/>
    </w:r>
    <w:r>
      <w:tab/>
    </w:r>
    <w:r w:rsidRPr="007031A7">
      <w:rPr>
        <w:noProof/>
        <w:lang w:val="nl-BE" w:eastAsia="nl-BE"/>
      </w:rPr>
      <w:drawing>
        <wp:inline distT="0" distB="0" distL="0" distR="0" wp14:anchorId="21BE3EF7" wp14:editId="1A82515D">
          <wp:extent cx="391636" cy="360000"/>
          <wp:effectExtent l="19050" t="0" r="8414" b="0"/>
          <wp:docPr id="8" name="Picture 0" descr="namahn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mahnLogo.jpg"/>
                  <pic:cNvPicPr/>
                </pic:nvPicPr>
                <pic:blipFill>
                  <a:blip r:embed="rId1"/>
                  <a:srcRect l="53437" r="14725"/>
                  <a:stretch>
                    <a:fillRect/>
                  </a:stretch>
                </pic:blipFill>
                <pic:spPr>
                  <a:xfrm>
                    <a:off x="0" y="0"/>
                    <a:ext cx="391636" cy="360000"/>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6975" w:rsidRDefault="00416975" w:rsidP="00751EF0">
    <w:pPr>
      <w:pStyle w:val="Header"/>
      <w:ind w:left="-851"/>
    </w:pPr>
    <w:r w:rsidRPr="007031A7">
      <w:rPr>
        <w:noProof/>
        <w:lang w:val="nl-BE" w:eastAsia="nl-BE"/>
      </w:rPr>
      <w:drawing>
        <wp:inline distT="0" distB="0" distL="0" distR="0" wp14:anchorId="14782924" wp14:editId="60CF0113">
          <wp:extent cx="391636" cy="360000"/>
          <wp:effectExtent l="19050" t="0" r="8414" b="0"/>
          <wp:docPr id="6" name="Picture 0" descr="namahn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mahnLogo.jpg"/>
                  <pic:cNvPicPr/>
                </pic:nvPicPr>
                <pic:blipFill>
                  <a:blip r:embed="rId1"/>
                  <a:srcRect l="53437" r="14725"/>
                  <a:stretch>
                    <a:fillRect/>
                  </a:stretch>
                </pic:blipFill>
                <pic:spPr>
                  <a:xfrm>
                    <a:off x="0" y="0"/>
                    <a:ext cx="391636" cy="360000"/>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6975" w:rsidRDefault="00416975">
    <w:pPr>
      <w:pStyle w:val="Header"/>
      <w:jc w:val="right"/>
    </w:pPr>
    <w:r>
      <w:rPr>
        <w:noProof/>
        <w:lang w:val="nl-BE" w:eastAsia="nl-BE"/>
      </w:rPr>
      <mc:AlternateContent>
        <mc:Choice Requires="wps">
          <w:drawing>
            <wp:anchor distT="0" distB="0" distL="114300" distR="114300" simplePos="0" relativeHeight="251665408" behindDoc="0" locked="0" layoutInCell="1" allowOverlap="1" wp14:anchorId="30A3293D" wp14:editId="7E71DD73">
              <wp:simplePos x="0" y="0"/>
              <wp:positionH relativeFrom="column">
                <wp:posOffset>0</wp:posOffset>
              </wp:positionH>
              <wp:positionV relativeFrom="paragraph">
                <wp:posOffset>1297940</wp:posOffset>
              </wp:positionV>
              <wp:extent cx="3060065" cy="1722120"/>
              <wp:effectExtent l="0" t="2540" r="0" b="0"/>
              <wp:wrapNone/>
              <wp:docPr id="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0065" cy="1722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6975" w:rsidRDefault="00416975" w:rsidP="007031A7">
                          <w:pPr>
                            <w:pStyle w:val="Header"/>
                          </w:pPr>
                        </w:p>
                        <w:p w:rsidR="00416975" w:rsidRDefault="00416975" w:rsidP="00D803E7">
                          <w:pPr>
                            <w:pStyle w:val="Header"/>
                            <w:jc w:val="center"/>
                            <w:rPr>
                              <w:rFonts w:ascii="Courier New" w:hAnsi="Courier New" w:cs="Courier New"/>
                              <w:sz w:val="18"/>
                              <w:szCs w:val="18"/>
                            </w:rPr>
                          </w:pPr>
                          <w:r>
                            <w:rPr>
                              <w:rFonts w:ascii="Courier New" w:hAnsi="Courier New" w:cs="Courier New"/>
                              <w:sz w:val="18"/>
                              <w:szCs w:val="18"/>
                            </w:rPr>
                            <w:t>____________________________________________</w:t>
                          </w:r>
                          <w:r>
                            <w:rPr>
                              <w:rFonts w:ascii="Courier New" w:hAnsi="Courier New" w:cs="Courier New"/>
                              <w:sz w:val="18"/>
                              <w:szCs w:val="18"/>
                            </w:rPr>
                            <w:br/>
                          </w:r>
                        </w:p>
                        <w:p w:rsidR="00416975" w:rsidRPr="00D925B3" w:rsidRDefault="00416975" w:rsidP="00D803E7">
                          <w:pPr>
                            <w:pStyle w:val="Header"/>
                            <w:spacing w:before="0"/>
                            <w:jc w:val="center"/>
                            <w:rPr>
                              <w:rFonts w:ascii="Consolas" w:hAnsi="Consolas" w:cs="Courier New"/>
                              <w:spacing w:val="24"/>
                              <w:sz w:val="28"/>
                              <w:szCs w:val="27"/>
                            </w:rPr>
                          </w:pPr>
                          <w:proofErr w:type="gramStart"/>
                          <w:r w:rsidRPr="00D925B3">
                            <w:rPr>
                              <w:rFonts w:ascii="Consolas" w:hAnsi="Consolas" w:cs="Courier New"/>
                              <w:spacing w:val="24"/>
                              <w:sz w:val="28"/>
                              <w:szCs w:val="26"/>
                            </w:rPr>
                            <w:t>great</w:t>
                          </w:r>
                          <w:proofErr w:type="gramEnd"/>
                          <w:r w:rsidRPr="00D925B3">
                            <w:rPr>
                              <w:rFonts w:ascii="Consolas" w:hAnsi="Consolas" w:cs="Courier New"/>
                              <w:spacing w:val="24"/>
                              <w:sz w:val="28"/>
                              <w:szCs w:val="27"/>
                            </w:rPr>
                            <w:t xml:space="preserve"> tools </w:t>
                          </w:r>
                          <w:r w:rsidRPr="00D925B3">
                            <w:rPr>
                              <w:rFonts w:ascii="Courier New" w:hAnsi="Courier New" w:cs="Courier New"/>
                              <w:sz w:val="40"/>
                            </w:rPr>
                            <w:t>→</w:t>
                          </w:r>
                          <w:r w:rsidRPr="00D925B3">
                            <w:rPr>
                              <w:rFonts w:ascii="Consolas" w:hAnsi="Consolas" w:cs="Courier New"/>
                              <w:spacing w:val="24"/>
                              <w:sz w:val="24"/>
                              <w:szCs w:val="27"/>
                            </w:rPr>
                            <w:t xml:space="preserve"> </w:t>
                          </w:r>
                          <w:r w:rsidRPr="00D925B3">
                            <w:rPr>
                              <w:rFonts w:ascii="Consolas" w:hAnsi="Consolas" w:cs="Courier New"/>
                              <w:spacing w:val="24"/>
                              <w:sz w:val="28"/>
                              <w:szCs w:val="27"/>
                            </w:rPr>
                            <w:t>smart people</w:t>
                          </w:r>
                        </w:p>
                        <w:p w:rsidR="00416975" w:rsidRDefault="00416975" w:rsidP="007031A7">
                          <w:pPr>
                            <w:pStyle w:val="Header"/>
                            <w:jc w:val="both"/>
                            <w:rPr>
                              <w:rFonts w:ascii="Courier New" w:hAnsi="Courier New" w:cs="Courier New"/>
                              <w:spacing w:val="24"/>
                            </w:rPr>
                          </w:pPr>
                          <w:r>
                            <w:rPr>
                              <w:rFonts w:ascii="Courier New" w:hAnsi="Courier New" w:cs="Courier New"/>
                              <w:spacing w:val="24"/>
                            </w:rPr>
                            <w:br/>
                          </w:r>
                        </w:p>
                        <w:p w:rsidR="00416975" w:rsidRDefault="00416975" w:rsidP="007031A7"/>
                      </w:txbxContent>
                    </wps:txbx>
                    <wps:bodyPr rot="0" vert="horz" wrap="square" lIns="0" tIns="0" rIns="0" bIns="0" anchor="t" anchorCtr="0" upright="1">
                      <a:no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left:0;text-align:left;margin-left:0;margin-top:102.2pt;width:240.95pt;height:135.6pt;z-index:2516654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" filled="f" stroked="f">
              <v:textbox inset="0,0,0,0">
                <w:txbxContent>
                  <w:p w:rsidR="00416975" w:rsidRDefault="00416975" w:rsidP="007031A7">
                    <w:pPr>
                      <w:pStyle w:val="Header"/>
                    </w:pPr>
                  </w:p>
                  <w:p w:rsidR="00416975" w:rsidRDefault="00416975" w:rsidP="00D803E7">
                    <w:pPr>
                      <w:pStyle w:val="Header"/>
                      <w:jc w:val="center"/>
                      <w:rPr>
                        <w:rFonts w:ascii="Courier New" w:hAnsi="Courier New" w:cs="Courier New"/>
                        <w:sz w:val="18"/>
                        <w:szCs w:val="18"/>
                      </w:rPr>
                    </w:pPr>
                    <w:r>
                      <w:rPr>
                        <w:rFonts w:ascii="Courier New" w:hAnsi="Courier New" w:cs="Courier New"/>
                        <w:sz w:val="18"/>
                        <w:szCs w:val="18"/>
                      </w:rPr>
                      <w:t>____________________________________________</w:t>
                    </w:r>
                    <w:r>
                      <w:rPr>
                        <w:rFonts w:ascii="Courier New" w:hAnsi="Courier New" w:cs="Courier New"/>
                        <w:sz w:val="18"/>
                        <w:szCs w:val="18"/>
                      </w:rPr>
                      <w:br/>
                    </w:r>
                  </w:p>
                  <w:p w:rsidR="00416975" w:rsidRPr="00D925B3" w:rsidRDefault="00416975" w:rsidP="00D803E7">
                    <w:pPr>
                      <w:pStyle w:val="Header"/>
                      <w:spacing w:before="0"/>
                      <w:jc w:val="center"/>
                      <w:rPr>
                        <w:rFonts w:ascii="Consolas" w:hAnsi="Consolas" w:cs="Courier New"/>
                        <w:spacing w:val="24"/>
                        <w:sz w:val="28"/>
                        <w:szCs w:val="27"/>
                      </w:rPr>
                    </w:pPr>
                    <w:proofErr w:type="gramStart"/>
                    <w:r w:rsidRPr="00D925B3">
                      <w:rPr>
                        <w:rFonts w:ascii="Consolas" w:hAnsi="Consolas" w:cs="Courier New"/>
                        <w:spacing w:val="24"/>
                        <w:sz w:val="28"/>
                        <w:szCs w:val="26"/>
                      </w:rPr>
                      <w:t>great</w:t>
                    </w:r>
                    <w:proofErr w:type="gramEnd"/>
                    <w:r w:rsidRPr="00D925B3">
                      <w:rPr>
                        <w:rFonts w:ascii="Consolas" w:hAnsi="Consolas" w:cs="Courier New"/>
                        <w:spacing w:val="24"/>
                        <w:sz w:val="28"/>
                        <w:szCs w:val="27"/>
                      </w:rPr>
                      <w:t xml:space="preserve"> tools </w:t>
                    </w:r>
                    <w:r w:rsidRPr="00D925B3">
                      <w:rPr>
                        <w:rFonts w:ascii="Courier New" w:hAnsi="Courier New" w:cs="Courier New"/>
                        <w:sz w:val="40"/>
                      </w:rPr>
                      <w:t>→</w:t>
                    </w:r>
                    <w:r w:rsidRPr="00D925B3">
                      <w:rPr>
                        <w:rFonts w:ascii="Consolas" w:hAnsi="Consolas" w:cs="Courier New"/>
                        <w:spacing w:val="24"/>
                        <w:sz w:val="24"/>
                        <w:szCs w:val="27"/>
                      </w:rPr>
                      <w:t xml:space="preserve"> </w:t>
                    </w:r>
                    <w:r w:rsidRPr="00D925B3">
                      <w:rPr>
                        <w:rFonts w:ascii="Consolas" w:hAnsi="Consolas" w:cs="Courier New"/>
                        <w:spacing w:val="24"/>
                        <w:sz w:val="28"/>
                        <w:szCs w:val="27"/>
                      </w:rPr>
                      <w:t>smart people</w:t>
                    </w:r>
                  </w:p>
                  <w:p w:rsidR="00416975" w:rsidRDefault="00416975" w:rsidP="007031A7">
                    <w:pPr>
                      <w:pStyle w:val="Header"/>
                      <w:jc w:val="both"/>
                      <w:rPr>
                        <w:rFonts w:ascii="Courier New" w:hAnsi="Courier New" w:cs="Courier New"/>
                        <w:spacing w:val="24"/>
                      </w:rPr>
                    </w:pPr>
                    <w:r>
                      <w:rPr>
                        <w:rFonts w:ascii="Courier New" w:hAnsi="Courier New" w:cs="Courier New"/>
                        <w:spacing w:val="24"/>
                      </w:rPr>
                      <w:br/>
                    </w:r>
                  </w:p>
                  <w:p w:rsidR="00416975" w:rsidRDefault="00416975" w:rsidP="007031A7"/>
                </w:txbxContent>
              </v:textbox>
            </v:shape>
          </w:pict>
        </mc:Fallback>
      </mc:AlternateContent>
    </w:r>
    <w:r w:rsidRPr="007031A7">
      <w:rPr>
        <w:noProof/>
        <w:lang w:val="nl-BE" w:eastAsia="nl-BE"/>
      </w:rPr>
      <w:drawing>
        <wp:anchor distT="0" distB="0" distL="114300" distR="114300" simplePos="0" relativeHeight="251664384" behindDoc="0" locked="0" layoutInCell="1" allowOverlap="1" wp14:anchorId="7149923D" wp14:editId="2E7C2BF7">
          <wp:simplePos x="0" y="0"/>
          <wp:positionH relativeFrom="column">
            <wp:posOffset>-1905</wp:posOffset>
          </wp:positionH>
          <wp:positionV relativeFrom="paragraph">
            <wp:posOffset>626110</wp:posOffset>
          </wp:positionV>
          <wp:extent cx="3057525" cy="895350"/>
          <wp:effectExtent l="19050" t="0" r="9525" b="0"/>
          <wp:wrapSquare wrapText="bothSides"/>
          <wp:docPr id="5" name="Picture 0" descr="namahn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mahnLogo.jpg"/>
                  <pic:cNvPicPr/>
                </pic:nvPicPr>
                <pic:blipFill>
                  <a:blip r:embed="rId1"/>
                  <a:stretch>
                    <a:fillRect/>
                  </a:stretch>
                </pic:blipFill>
                <pic:spPr>
                  <a:xfrm>
                    <a:off x="0" y="0"/>
                    <a:ext cx="3057525" cy="895350"/>
                  </a:xfrm>
                  <a:prstGeom prst="rect">
                    <a:avLst/>
                  </a:prstGeom>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6975" w:rsidRDefault="00416975" w:rsidP="00751EF0">
    <w:pPr>
      <w:pStyle w:val="Header"/>
      <w:ind w:left="-851"/>
    </w:pPr>
    <w:r w:rsidRPr="007031A7">
      <w:rPr>
        <w:noProof/>
        <w:lang w:val="nl-BE" w:eastAsia="nl-BE"/>
      </w:rPr>
      <w:drawing>
        <wp:inline distT="0" distB="0" distL="0" distR="0" wp14:anchorId="10D3E821" wp14:editId="2C7CF363">
          <wp:extent cx="391636" cy="360000"/>
          <wp:effectExtent l="19050" t="0" r="8414" b="0"/>
          <wp:docPr id="1" name="Picture 0" descr="namahn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mahnLogo.jpg"/>
                  <pic:cNvPicPr/>
                </pic:nvPicPr>
                <pic:blipFill>
                  <a:blip r:embed="rId1"/>
                  <a:srcRect l="53437" r="14725"/>
                  <a:stretch>
                    <a:fillRect/>
                  </a:stretch>
                </pic:blipFill>
                <pic:spPr>
                  <a:xfrm>
                    <a:off x="0" y="0"/>
                    <a:ext cx="391636" cy="360000"/>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53EACCC6"/>
    <w:lvl w:ilvl="0">
      <w:start w:val="1"/>
      <w:numFmt w:val="decimal"/>
      <w:lvlText w:val="%1."/>
      <w:lvlJc w:val="left"/>
      <w:pPr>
        <w:tabs>
          <w:tab w:val="num" w:pos="1492"/>
        </w:tabs>
        <w:ind w:left="1492" w:hanging="360"/>
      </w:pPr>
    </w:lvl>
  </w:abstractNum>
  <w:abstractNum w:abstractNumId="1">
    <w:nsid w:val="FFFFFF7D"/>
    <w:multiLevelType w:val="singleLevel"/>
    <w:tmpl w:val="2DAEF352"/>
    <w:lvl w:ilvl="0">
      <w:start w:val="1"/>
      <w:numFmt w:val="decimal"/>
      <w:lvlText w:val="%1."/>
      <w:lvlJc w:val="left"/>
      <w:pPr>
        <w:tabs>
          <w:tab w:val="num" w:pos="1209"/>
        </w:tabs>
        <w:ind w:left="1209" w:hanging="360"/>
      </w:pPr>
    </w:lvl>
  </w:abstractNum>
  <w:abstractNum w:abstractNumId="2">
    <w:nsid w:val="FFFFFF7E"/>
    <w:multiLevelType w:val="singleLevel"/>
    <w:tmpl w:val="D04CA2A8"/>
    <w:lvl w:ilvl="0">
      <w:start w:val="1"/>
      <w:numFmt w:val="decimal"/>
      <w:lvlText w:val="%1."/>
      <w:lvlJc w:val="left"/>
      <w:pPr>
        <w:tabs>
          <w:tab w:val="num" w:pos="926"/>
        </w:tabs>
        <w:ind w:left="926" w:hanging="360"/>
      </w:pPr>
    </w:lvl>
  </w:abstractNum>
  <w:abstractNum w:abstractNumId="3">
    <w:nsid w:val="FFFFFF7F"/>
    <w:multiLevelType w:val="singleLevel"/>
    <w:tmpl w:val="FD02FEE4"/>
    <w:lvl w:ilvl="0">
      <w:start w:val="1"/>
      <w:numFmt w:val="decimal"/>
      <w:lvlText w:val="%1."/>
      <w:lvlJc w:val="left"/>
      <w:pPr>
        <w:tabs>
          <w:tab w:val="num" w:pos="643"/>
        </w:tabs>
        <w:ind w:left="643" w:hanging="360"/>
      </w:pPr>
    </w:lvl>
  </w:abstractNum>
  <w:abstractNum w:abstractNumId="4">
    <w:nsid w:val="FFFFFF80"/>
    <w:multiLevelType w:val="singleLevel"/>
    <w:tmpl w:val="F7BEE8D4"/>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6298F664"/>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131A2E84"/>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78F48650"/>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29E6B078"/>
    <w:lvl w:ilvl="0">
      <w:start w:val="1"/>
      <w:numFmt w:val="decimal"/>
      <w:lvlText w:val="%1."/>
      <w:lvlJc w:val="left"/>
      <w:pPr>
        <w:tabs>
          <w:tab w:val="num" w:pos="360"/>
        </w:tabs>
        <w:ind w:left="360" w:hanging="360"/>
      </w:pPr>
    </w:lvl>
  </w:abstractNum>
  <w:abstractNum w:abstractNumId="9">
    <w:nsid w:val="FFFFFF89"/>
    <w:multiLevelType w:val="singleLevel"/>
    <w:tmpl w:val="CF326F0C"/>
    <w:lvl w:ilvl="0">
      <w:start w:val="1"/>
      <w:numFmt w:val="bullet"/>
      <w:lvlText w:val=""/>
      <w:lvlJc w:val="left"/>
      <w:pPr>
        <w:tabs>
          <w:tab w:val="num" w:pos="360"/>
        </w:tabs>
        <w:ind w:left="360" w:hanging="360"/>
      </w:pPr>
      <w:rPr>
        <w:rFonts w:ascii="Symbol" w:hAnsi="Symbol" w:hint="default"/>
      </w:rPr>
    </w:lvl>
  </w:abstractNum>
  <w:abstractNum w:abstractNumId="10">
    <w:nsid w:val="04956570"/>
    <w:multiLevelType w:val="hybridMultilevel"/>
    <w:tmpl w:val="A1445092"/>
    <w:lvl w:ilvl="0" w:tplc="E444C0C0">
      <w:start w:val="1"/>
      <w:numFmt w:val="bullet"/>
      <w:pStyle w:val="Bulletlis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04CE7C51"/>
    <w:multiLevelType w:val="multilevel"/>
    <w:tmpl w:val="FF7A9C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0B8E02B5"/>
    <w:multiLevelType w:val="multilevel"/>
    <w:tmpl w:val="CA64E850"/>
    <w:numStyleLink w:val="Amplexorbullets"/>
  </w:abstractNum>
  <w:abstractNum w:abstractNumId="13">
    <w:nsid w:val="16AC6AB9"/>
    <w:multiLevelType w:val="multilevel"/>
    <w:tmpl w:val="1C2655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1AB00F43"/>
    <w:multiLevelType w:val="multilevel"/>
    <w:tmpl w:val="7ABACC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1E39159C"/>
    <w:multiLevelType w:val="hybridMultilevel"/>
    <w:tmpl w:val="6840FE3E"/>
    <w:lvl w:ilvl="0" w:tplc="90A21434">
      <w:numFmt w:val="bullet"/>
      <w:lvlText w:val="-"/>
      <w:lvlJc w:val="left"/>
      <w:pPr>
        <w:ind w:left="720" w:hanging="360"/>
      </w:pPr>
      <w:rPr>
        <w:rFonts w:ascii="Calibri" w:eastAsiaTheme="minorHAnsi" w:hAnsi="Calibri" w:cs="Calibri" w:hint="default"/>
        <w:color w:val="1A1A1A"/>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6">
    <w:nsid w:val="224B524F"/>
    <w:multiLevelType w:val="hybridMultilevel"/>
    <w:tmpl w:val="DBB094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9BE121A"/>
    <w:multiLevelType w:val="multilevel"/>
    <w:tmpl w:val="219231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86D7120"/>
    <w:multiLevelType w:val="multilevel"/>
    <w:tmpl w:val="CA64E850"/>
    <w:styleLink w:val="Amplexorbullets"/>
    <w:lvl w:ilvl="0">
      <w:start w:val="1"/>
      <w:numFmt w:val="bullet"/>
      <w:lvlText w:val=""/>
      <w:lvlJc w:val="left"/>
      <w:pPr>
        <w:ind w:left="284" w:hanging="284"/>
      </w:pPr>
      <w:rPr>
        <w:rFonts w:ascii="Wingdings 3" w:hAnsi="Wingdings 3" w:hint="default"/>
        <w:color w:val="1F497D" w:themeColor="text2"/>
        <w:sz w:val="16"/>
      </w:rPr>
    </w:lvl>
    <w:lvl w:ilvl="1">
      <w:start w:val="1"/>
      <w:numFmt w:val="bullet"/>
      <w:lvlText w:val="•"/>
      <w:lvlJc w:val="left"/>
      <w:pPr>
        <w:ind w:left="567" w:hanging="283"/>
      </w:pPr>
      <w:rPr>
        <w:rFonts w:ascii="Verdana" w:hAnsi="Verdana" w:hint="default"/>
        <w:color w:val="1F497D" w:themeColor="text2"/>
        <w:sz w:val="16"/>
      </w:rPr>
    </w:lvl>
    <w:lvl w:ilvl="2">
      <w:start w:val="1"/>
      <w:numFmt w:val="bullet"/>
      <w:lvlText w:val="-"/>
      <w:lvlJc w:val="left"/>
      <w:pPr>
        <w:ind w:left="851" w:hanging="284"/>
      </w:pPr>
      <w:rPr>
        <w:rFonts w:ascii="Verdana" w:hAnsi="Verdana" w:hint="default"/>
        <w:color w:val="1F497D" w:themeColor="text2"/>
      </w:rPr>
    </w:lvl>
    <w:lvl w:ilvl="3">
      <w:start w:val="1"/>
      <w:numFmt w:val="decimal"/>
      <w:lvlText w:val="(%4)"/>
      <w:lvlJc w:val="left"/>
      <w:pPr>
        <w:ind w:left="288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left"/>
      <w:pPr>
        <w:ind w:left="3600" w:hanging="360"/>
      </w:pPr>
      <w:rPr>
        <w:rFonts w:hint="default"/>
      </w:rPr>
    </w:lvl>
    <w:lvl w:ilvl="6">
      <w:start w:val="1"/>
      <w:numFmt w:val="decimal"/>
      <w:lvlText w:val="%7."/>
      <w:lvlJc w:val="left"/>
      <w:pPr>
        <w:ind w:left="3960" w:hanging="360"/>
      </w:pPr>
      <w:rPr>
        <w:rFonts w:hint="default"/>
      </w:rPr>
    </w:lvl>
    <w:lvl w:ilvl="7">
      <w:start w:val="1"/>
      <w:numFmt w:val="lowerLetter"/>
      <w:lvlText w:val="%8."/>
      <w:lvlJc w:val="left"/>
      <w:pPr>
        <w:ind w:left="4320" w:hanging="360"/>
      </w:pPr>
      <w:rPr>
        <w:rFonts w:hint="default"/>
      </w:rPr>
    </w:lvl>
    <w:lvl w:ilvl="8">
      <w:start w:val="1"/>
      <w:numFmt w:val="lowerRoman"/>
      <w:lvlText w:val="%9."/>
      <w:lvlJc w:val="left"/>
      <w:pPr>
        <w:ind w:left="4680" w:hanging="360"/>
      </w:pPr>
      <w:rPr>
        <w:rFonts w:hint="default"/>
      </w:rPr>
    </w:lvl>
  </w:abstractNum>
  <w:abstractNum w:abstractNumId="19">
    <w:nsid w:val="485E09BC"/>
    <w:multiLevelType w:val="hybridMultilevel"/>
    <w:tmpl w:val="4F2EF5BA"/>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0">
    <w:nsid w:val="4BC80DE4"/>
    <w:multiLevelType w:val="multilevel"/>
    <w:tmpl w:val="45E23D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557F2D60"/>
    <w:multiLevelType w:val="hybridMultilevel"/>
    <w:tmpl w:val="F9E45CC4"/>
    <w:lvl w:ilvl="0" w:tplc="C360BB5E">
      <w:start w:val="2006"/>
      <w:numFmt w:val="bullet"/>
      <w:lvlText w:val="-"/>
      <w:lvlJc w:val="left"/>
      <w:pPr>
        <w:ind w:left="1080" w:hanging="360"/>
      </w:pPr>
      <w:rPr>
        <w:rFonts w:ascii="Arial Black" w:eastAsia="SWMacro" w:hAnsi="Arial Black" w:cs="SWMacro" w:hint="default"/>
      </w:rPr>
    </w:lvl>
    <w:lvl w:ilvl="1" w:tplc="C360BB5E">
      <w:start w:val="2006"/>
      <w:numFmt w:val="bullet"/>
      <w:lvlText w:val="-"/>
      <w:lvlJc w:val="left"/>
      <w:pPr>
        <w:ind w:left="1800" w:hanging="360"/>
      </w:pPr>
      <w:rPr>
        <w:rFonts w:ascii="Arial Black" w:eastAsia="SWMacro" w:hAnsi="Arial Black" w:cs="SWMacro" w:hint="default"/>
      </w:rPr>
    </w:lvl>
    <w:lvl w:ilvl="2" w:tplc="08130005" w:tentative="1">
      <w:start w:val="1"/>
      <w:numFmt w:val="bullet"/>
      <w:lvlText w:val=""/>
      <w:lvlJc w:val="left"/>
      <w:pPr>
        <w:ind w:left="2520" w:hanging="360"/>
      </w:pPr>
      <w:rPr>
        <w:rFonts w:ascii="Wingdings" w:hAnsi="Wingdings" w:hint="default"/>
      </w:rPr>
    </w:lvl>
    <w:lvl w:ilvl="3" w:tplc="08130001" w:tentative="1">
      <w:start w:val="1"/>
      <w:numFmt w:val="bullet"/>
      <w:lvlText w:val=""/>
      <w:lvlJc w:val="left"/>
      <w:pPr>
        <w:ind w:left="3240" w:hanging="360"/>
      </w:pPr>
      <w:rPr>
        <w:rFonts w:ascii="Symbol" w:hAnsi="Symbol" w:hint="default"/>
      </w:rPr>
    </w:lvl>
    <w:lvl w:ilvl="4" w:tplc="08130003" w:tentative="1">
      <w:start w:val="1"/>
      <w:numFmt w:val="bullet"/>
      <w:lvlText w:val="o"/>
      <w:lvlJc w:val="left"/>
      <w:pPr>
        <w:ind w:left="3960" w:hanging="360"/>
      </w:pPr>
      <w:rPr>
        <w:rFonts w:ascii="Courier New" w:hAnsi="Courier New" w:cs="Courier New" w:hint="default"/>
      </w:rPr>
    </w:lvl>
    <w:lvl w:ilvl="5" w:tplc="08130005" w:tentative="1">
      <w:start w:val="1"/>
      <w:numFmt w:val="bullet"/>
      <w:lvlText w:val=""/>
      <w:lvlJc w:val="left"/>
      <w:pPr>
        <w:ind w:left="4680" w:hanging="360"/>
      </w:pPr>
      <w:rPr>
        <w:rFonts w:ascii="Wingdings" w:hAnsi="Wingdings" w:hint="default"/>
      </w:rPr>
    </w:lvl>
    <w:lvl w:ilvl="6" w:tplc="08130001" w:tentative="1">
      <w:start w:val="1"/>
      <w:numFmt w:val="bullet"/>
      <w:lvlText w:val=""/>
      <w:lvlJc w:val="left"/>
      <w:pPr>
        <w:ind w:left="5400" w:hanging="360"/>
      </w:pPr>
      <w:rPr>
        <w:rFonts w:ascii="Symbol" w:hAnsi="Symbol" w:hint="default"/>
      </w:rPr>
    </w:lvl>
    <w:lvl w:ilvl="7" w:tplc="08130003" w:tentative="1">
      <w:start w:val="1"/>
      <w:numFmt w:val="bullet"/>
      <w:lvlText w:val="o"/>
      <w:lvlJc w:val="left"/>
      <w:pPr>
        <w:ind w:left="6120" w:hanging="360"/>
      </w:pPr>
      <w:rPr>
        <w:rFonts w:ascii="Courier New" w:hAnsi="Courier New" w:cs="Courier New" w:hint="default"/>
      </w:rPr>
    </w:lvl>
    <w:lvl w:ilvl="8" w:tplc="08130005" w:tentative="1">
      <w:start w:val="1"/>
      <w:numFmt w:val="bullet"/>
      <w:lvlText w:val=""/>
      <w:lvlJc w:val="left"/>
      <w:pPr>
        <w:ind w:left="6840" w:hanging="360"/>
      </w:pPr>
      <w:rPr>
        <w:rFonts w:ascii="Wingdings" w:hAnsi="Wingdings" w:hint="default"/>
      </w:rPr>
    </w:lvl>
  </w:abstractNum>
  <w:abstractNum w:abstractNumId="22">
    <w:nsid w:val="5C142F5E"/>
    <w:multiLevelType w:val="hybridMultilevel"/>
    <w:tmpl w:val="16701AD4"/>
    <w:lvl w:ilvl="0" w:tplc="EA00B8C6">
      <w:numFmt w:val="bullet"/>
      <w:lvlText w:val="-"/>
      <w:lvlJc w:val="left"/>
      <w:pPr>
        <w:ind w:left="720" w:hanging="360"/>
      </w:pPr>
      <w:rPr>
        <w:rFonts w:ascii="Calibri" w:eastAsiaTheme="minorHAnsi" w:hAnsi="Calibri" w:cs="Calibri" w:hint="default"/>
        <w:color w:val="1A1A1A"/>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3">
    <w:nsid w:val="6ACE28D3"/>
    <w:multiLevelType w:val="hybridMultilevel"/>
    <w:tmpl w:val="D13C7B5E"/>
    <w:lvl w:ilvl="0" w:tplc="089A6902">
      <w:numFmt w:val="bullet"/>
      <w:lvlText w:val="-"/>
      <w:lvlJc w:val="left"/>
      <w:pPr>
        <w:ind w:left="720" w:hanging="360"/>
      </w:pPr>
      <w:rPr>
        <w:rFonts w:ascii="Calibri" w:eastAsiaTheme="minorHAnsi" w:hAnsi="Calibri" w:cstheme="minorBid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4">
    <w:nsid w:val="72D94ABE"/>
    <w:multiLevelType w:val="hybridMultilevel"/>
    <w:tmpl w:val="0FB6407C"/>
    <w:lvl w:ilvl="0" w:tplc="2B083C5C">
      <w:numFmt w:val="bullet"/>
      <w:lvlText w:val="-"/>
      <w:lvlJc w:val="left"/>
      <w:pPr>
        <w:ind w:left="720" w:hanging="36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10"/>
  </w:num>
  <w:num w:numId="7">
    <w:abstractNumId w:val="8"/>
  </w:num>
  <w:num w:numId="8">
    <w:abstractNumId w:val="3"/>
  </w:num>
  <w:num w:numId="9">
    <w:abstractNumId w:val="2"/>
  </w:num>
  <w:num w:numId="10">
    <w:abstractNumId w:val="1"/>
  </w:num>
  <w:num w:numId="11">
    <w:abstractNumId w:val="0"/>
  </w:num>
  <w:num w:numId="12">
    <w:abstractNumId w:val="16"/>
  </w:num>
  <w:num w:numId="13">
    <w:abstractNumId w:val="14"/>
  </w:num>
  <w:num w:numId="14">
    <w:abstractNumId w:val="17"/>
  </w:num>
  <w:num w:numId="15">
    <w:abstractNumId w:val="13"/>
  </w:num>
  <w:num w:numId="16">
    <w:abstractNumId w:val="11"/>
  </w:num>
  <w:num w:numId="17">
    <w:abstractNumId w:val="20"/>
  </w:num>
  <w:num w:numId="18">
    <w:abstractNumId w:val="18"/>
  </w:num>
  <w:num w:numId="19">
    <w:abstractNumId w:val="12"/>
  </w:num>
  <w:num w:numId="20">
    <w:abstractNumId w:val="21"/>
  </w:num>
  <w:num w:numId="21">
    <w:abstractNumId w:val="23"/>
  </w:num>
  <w:num w:numId="22">
    <w:abstractNumId w:val="15"/>
  </w:num>
  <w:num w:numId="23">
    <w:abstractNumId w:val="22"/>
  </w:num>
  <w:num w:numId="24">
    <w:abstractNumId w:val="24"/>
  </w:num>
  <w:num w:numId="25">
    <w:abstractNumId w:val="19"/>
  </w:num>
  <w:num w:numId="26">
    <w:abstractNumId w:val="10"/>
  </w:num>
  <w:num w:numId="27">
    <w:abstractNumId w:val="10"/>
  </w:num>
  <w:num w:numId="28">
    <w:abstractNumId w:val="10"/>
  </w:num>
  <w:num w:numId="2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oNotDisplayPageBoundaries/>
  <w:proofState w:spelling="clean" w:grammar="clean"/>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hyphenationZone w:val="425"/>
  <w:drawingGridHorizontalSpacing w:val="10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031A7"/>
    <w:rsid w:val="00003E97"/>
    <w:rsid w:val="000048F0"/>
    <w:rsid w:val="00004C28"/>
    <w:rsid w:val="00005672"/>
    <w:rsid w:val="000109A6"/>
    <w:rsid w:val="000121EF"/>
    <w:rsid w:val="00016663"/>
    <w:rsid w:val="000172EF"/>
    <w:rsid w:val="00026E69"/>
    <w:rsid w:val="000277A0"/>
    <w:rsid w:val="000414CA"/>
    <w:rsid w:val="00041A57"/>
    <w:rsid w:val="00044EEA"/>
    <w:rsid w:val="0004588B"/>
    <w:rsid w:val="00052480"/>
    <w:rsid w:val="000543FA"/>
    <w:rsid w:val="00056D5E"/>
    <w:rsid w:val="00063D06"/>
    <w:rsid w:val="0007515F"/>
    <w:rsid w:val="00083B03"/>
    <w:rsid w:val="00086486"/>
    <w:rsid w:val="00087373"/>
    <w:rsid w:val="00090DC0"/>
    <w:rsid w:val="0009271E"/>
    <w:rsid w:val="000A0D50"/>
    <w:rsid w:val="000A1151"/>
    <w:rsid w:val="000A1EE1"/>
    <w:rsid w:val="000A4260"/>
    <w:rsid w:val="000A4D25"/>
    <w:rsid w:val="000A6B3E"/>
    <w:rsid w:val="000B13A3"/>
    <w:rsid w:val="000B3440"/>
    <w:rsid w:val="000B59F6"/>
    <w:rsid w:val="000B5A10"/>
    <w:rsid w:val="000B5ADB"/>
    <w:rsid w:val="000B7BD1"/>
    <w:rsid w:val="000C3843"/>
    <w:rsid w:val="000C4E01"/>
    <w:rsid w:val="000D2DF1"/>
    <w:rsid w:val="000D63B2"/>
    <w:rsid w:val="000F1CBE"/>
    <w:rsid w:val="000F2EDD"/>
    <w:rsid w:val="00102E3C"/>
    <w:rsid w:val="001057AB"/>
    <w:rsid w:val="00114430"/>
    <w:rsid w:val="00115841"/>
    <w:rsid w:val="00120ED2"/>
    <w:rsid w:val="001335B4"/>
    <w:rsid w:val="00135FBA"/>
    <w:rsid w:val="00140B47"/>
    <w:rsid w:val="001556E9"/>
    <w:rsid w:val="00155C8D"/>
    <w:rsid w:val="0015742D"/>
    <w:rsid w:val="00157FB9"/>
    <w:rsid w:val="0016269D"/>
    <w:rsid w:val="00166FCE"/>
    <w:rsid w:val="00167FC5"/>
    <w:rsid w:val="0017079D"/>
    <w:rsid w:val="001712B4"/>
    <w:rsid w:val="00173207"/>
    <w:rsid w:val="001746C1"/>
    <w:rsid w:val="00176A42"/>
    <w:rsid w:val="00180799"/>
    <w:rsid w:val="0018155A"/>
    <w:rsid w:val="00184EBA"/>
    <w:rsid w:val="001861CF"/>
    <w:rsid w:val="001952C9"/>
    <w:rsid w:val="001971EC"/>
    <w:rsid w:val="001A7224"/>
    <w:rsid w:val="001B27C9"/>
    <w:rsid w:val="001C0EBB"/>
    <w:rsid w:val="001C3754"/>
    <w:rsid w:val="001C66E9"/>
    <w:rsid w:val="001E494F"/>
    <w:rsid w:val="001E4A36"/>
    <w:rsid w:val="001F11F0"/>
    <w:rsid w:val="00200659"/>
    <w:rsid w:val="00217992"/>
    <w:rsid w:val="00220797"/>
    <w:rsid w:val="00223A17"/>
    <w:rsid w:val="002257D0"/>
    <w:rsid w:val="00227D1E"/>
    <w:rsid w:val="00232F7A"/>
    <w:rsid w:val="00235B11"/>
    <w:rsid w:val="0024026B"/>
    <w:rsid w:val="00241F91"/>
    <w:rsid w:val="0024351A"/>
    <w:rsid w:val="00244208"/>
    <w:rsid w:val="00244846"/>
    <w:rsid w:val="0024502E"/>
    <w:rsid w:val="002501FA"/>
    <w:rsid w:val="0025465B"/>
    <w:rsid w:val="00261540"/>
    <w:rsid w:val="00263622"/>
    <w:rsid w:val="00264204"/>
    <w:rsid w:val="0026460F"/>
    <w:rsid w:val="00281F91"/>
    <w:rsid w:val="00282494"/>
    <w:rsid w:val="0028453B"/>
    <w:rsid w:val="0029737D"/>
    <w:rsid w:val="002A2A4F"/>
    <w:rsid w:val="002A4353"/>
    <w:rsid w:val="002B391E"/>
    <w:rsid w:val="002B7705"/>
    <w:rsid w:val="002B7C21"/>
    <w:rsid w:val="002C0F9A"/>
    <w:rsid w:val="002C369D"/>
    <w:rsid w:val="002D051E"/>
    <w:rsid w:val="002D11FC"/>
    <w:rsid w:val="002D1CAB"/>
    <w:rsid w:val="002D447F"/>
    <w:rsid w:val="002E03F7"/>
    <w:rsid w:val="002E444F"/>
    <w:rsid w:val="002E65B6"/>
    <w:rsid w:val="0030472E"/>
    <w:rsid w:val="00307130"/>
    <w:rsid w:val="00307B60"/>
    <w:rsid w:val="00315564"/>
    <w:rsid w:val="00326642"/>
    <w:rsid w:val="003312A4"/>
    <w:rsid w:val="00331DB2"/>
    <w:rsid w:val="00334C98"/>
    <w:rsid w:val="00341F5E"/>
    <w:rsid w:val="00344F91"/>
    <w:rsid w:val="00346776"/>
    <w:rsid w:val="00354DD4"/>
    <w:rsid w:val="0035638B"/>
    <w:rsid w:val="00365C2C"/>
    <w:rsid w:val="00365C99"/>
    <w:rsid w:val="0036651D"/>
    <w:rsid w:val="003731C3"/>
    <w:rsid w:val="0037370D"/>
    <w:rsid w:val="0038059D"/>
    <w:rsid w:val="00382843"/>
    <w:rsid w:val="00384607"/>
    <w:rsid w:val="0039026A"/>
    <w:rsid w:val="00392FAF"/>
    <w:rsid w:val="003A2B47"/>
    <w:rsid w:val="003A68F6"/>
    <w:rsid w:val="003A73B0"/>
    <w:rsid w:val="003B086A"/>
    <w:rsid w:val="003B372F"/>
    <w:rsid w:val="003B4F92"/>
    <w:rsid w:val="003B514D"/>
    <w:rsid w:val="003B599C"/>
    <w:rsid w:val="003D453F"/>
    <w:rsid w:val="003D5EBD"/>
    <w:rsid w:val="003E02DD"/>
    <w:rsid w:val="003F4674"/>
    <w:rsid w:val="003F486F"/>
    <w:rsid w:val="003F4ABF"/>
    <w:rsid w:val="003F5AD7"/>
    <w:rsid w:val="003F6278"/>
    <w:rsid w:val="00416448"/>
    <w:rsid w:val="00416975"/>
    <w:rsid w:val="0042512C"/>
    <w:rsid w:val="00430F2C"/>
    <w:rsid w:val="0043219C"/>
    <w:rsid w:val="00432360"/>
    <w:rsid w:val="004333DD"/>
    <w:rsid w:val="004338A7"/>
    <w:rsid w:val="00435B92"/>
    <w:rsid w:val="00440421"/>
    <w:rsid w:val="004405DD"/>
    <w:rsid w:val="00442169"/>
    <w:rsid w:val="00447EEE"/>
    <w:rsid w:val="004531F4"/>
    <w:rsid w:val="00455B2B"/>
    <w:rsid w:val="00460D32"/>
    <w:rsid w:val="00466C7A"/>
    <w:rsid w:val="00466EB4"/>
    <w:rsid w:val="00473E78"/>
    <w:rsid w:val="00474FAD"/>
    <w:rsid w:val="00475433"/>
    <w:rsid w:val="004858C4"/>
    <w:rsid w:val="00492099"/>
    <w:rsid w:val="00493D1E"/>
    <w:rsid w:val="004A6988"/>
    <w:rsid w:val="004A78A6"/>
    <w:rsid w:val="004B491C"/>
    <w:rsid w:val="004B5FF1"/>
    <w:rsid w:val="004B7545"/>
    <w:rsid w:val="004C2A32"/>
    <w:rsid w:val="004C2B4B"/>
    <w:rsid w:val="004C528A"/>
    <w:rsid w:val="004C6518"/>
    <w:rsid w:val="004C77C4"/>
    <w:rsid w:val="004E1076"/>
    <w:rsid w:val="004E1A4A"/>
    <w:rsid w:val="004E4054"/>
    <w:rsid w:val="004E4F97"/>
    <w:rsid w:val="004E53E8"/>
    <w:rsid w:val="004F0915"/>
    <w:rsid w:val="004F4E5C"/>
    <w:rsid w:val="004F5ADB"/>
    <w:rsid w:val="00506030"/>
    <w:rsid w:val="00506D37"/>
    <w:rsid w:val="00506DAE"/>
    <w:rsid w:val="0050767B"/>
    <w:rsid w:val="00517AF3"/>
    <w:rsid w:val="0053275F"/>
    <w:rsid w:val="00557DF3"/>
    <w:rsid w:val="00557FDE"/>
    <w:rsid w:val="005601F2"/>
    <w:rsid w:val="0056305B"/>
    <w:rsid w:val="005632B6"/>
    <w:rsid w:val="005648FF"/>
    <w:rsid w:val="00566DF2"/>
    <w:rsid w:val="00575889"/>
    <w:rsid w:val="005764C9"/>
    <w:rsid w:val="005811A9"/>
    <w:rsid w:val="005817EA"/>
    <w:rsid w:val="0059143B"/>
    <w:rsid w:val="00592DBC"/>
    <w:rsid w:val="00593491"/>
    <w:rsid w:val="005A2D69"/>
    <w:rsid w:val="005A2F6F"/>
    <w:rsid w:val="005A46B1"/>
    <w:rsid w:val="005B2567"/>
    <w:rsid w:val="005B52C0"/>
    <w:rsid w:val="005D1D70"/>
    <w:rsid w:val="005E1570"/>
    <w:rsid w:val="005F068B"/>
    <w:rsid w:val="005F6A1D"/>
    <w:rsid w:val="006022C3"/>
    <w:rsid w:val="00602437"/>
    <w:rsid w:val="00612626"/>
    <w:rsid w:val="006136E1"/>
    <w:rsid w:val="00613B58"/>
    <w:rsid w:val="006150B3"/>
    <w:rsid w:val="00626C9F"/>
    <w:rsid w:val="00631A8C"/>
    <w:rsid w:val="00637754"/>
    <w:rsid w:val="00640C4F"/>
    <w:rsid w:val="00643637"/>
    <w:rsid w:val="00643AD8"/>
    <w:rsid w:val="00644B04"/>
    <w:rsid w:val="00650F3E"/>
    <w:rsid w:val="00651EF6"/>
    <w:rsid w:val="00653778"/>
    <w:rsid w:val="00656E1A"/>
    <w:rsid w:val="006617D9"/>
    <w:rsid w:val="00664DD9"/>
    <w:rsid w:val="00664EC1"/>
    <w:rsid w:val="006713F7"/>
    <w:rsid w:val="006725D2"/>
    <w:rsid w:val="00673F26"/>
    <w:rsid w:val="00677B79"/>
    <w:rsid w:val="006911BF"/>
    <w:rsid w:val="00694001"/>
    <w:rsid w:val="006A17F7"/>
    <w:rsid w:val="006A7C5B"/>
    <w:rsid w:val="006B0F71"/>
    <w:rsid w:val="006B5795"/>
    <w:rsid w:val="006B6693"/>
    <w:rsid w:val="006B7A80"/>
    <w:rsid w:val="006C10CC"/>
    <w:rsid w:val="006C2754"/>
    <w:rsid w:val="006C5785"/>
    <w:rsid w:val="006D0A96"/>
    <w:rsid w:val="006D2CAF"/>
    <w:rsid w:val="006D424E"/>
    <w:rsid w:val="006D77CC"/>
    <w:rsid w:val="006E0A1D"/>
    <w:rsid w:val="006E2F56"/>
    <w:rsid w:val="006F64AC"/>
    <w:rsid w:val="007031A7"/>
    <w:rsid w:val="00710A78"/>
    <w:rsid w:val="0071314E"/>
    <w:rsid w:val="00720916"/>
    <w:rsid w:val="00726EC7"/>
    <w:rsid w:val="007270EC"/>
    <w:rsid w:val="007274AC"/>
    <w:rsid w:val="00727643"/>
    <w:rsid w:val="007304B1"/>
    <w:rsid w:val="00732E1C"/>
    <w:rsid w:val="00733338"/>
    <w:rsid w:val="00740A03"/>
    <w:rsid w:val="00740B3E"/>
    <w:rsid w:val="00746487"/>
    <w:rsid w:val="00747A97"/>
    <w:rsid w:val="00751EF0"/>
    <w:rsid w:val="00760224"/>
    <w:rsid w:val="00761E5A"/>
    <w:rsid w:val="00770D1F"/>
    <w:rsid w:val="00774CEC"/>
    <w:rsid w:val="007752F1"/>
    <w:rsid w:val="0078274D"/>
    <w:rsid w:val="00782FC0"/>
    <w:rsid w:val="007849C9"/>
    <w:rsid w:val="007860E9"/>
    <w:rsid w:val="00794435"/>
    <w:rsid w:val="00795090"/>
    <w:rsid w:val="0079546C"/>
    <w:rsid w:val="007A7BBD"/>
    <w:rsid w:val="007B0B0D"/>
    <w:rsid w:val="007B13E9"/>
    <w:rsid w:val="007B16C4"/>
    <w:rsid w:val="007B1F71"/>
    <w:rsid w:val="007B2196"/>
    <w:rsid w:val="007C155F"/>
    <w:rsid w:val="007C25FC"/>
    <w:rsid w:val="007C4F41"/>
    <w:rsid w:val="007C51D1"/>
    <w:rsid w:val="007D25FB"/>
    <w:rsid w:val="007D7D33"/>
    <w:rsid w:val="007E78C7"/>
    <w:rsid w:val="007F24D9"/>
    <w:rsid w:val="007F5B9A"/>
    <w:rsid w:val="007F6BCC"/>
    <w:rsid w:val="007F6E81"/>
    <w:rsid w:val="008127D5"/>
    <w:rsid w:val="00812BAE"/>
    <w:rsid w:val="00817896"/>
    <w:rsid w:val="00820452"/>
    <w:rsid w:val="00825CCF"/>
    <w:rsid w:val="00830805"/>
    <w:rsid w:val="00834B48"/>
    <w:rsid w:val="00835611"/>
    <w:rsid w:val="0084671A"/>
    <w:rsid w:val="00851C0E"/>
    <w:rsid w:val="00851C2F"/>
    <w:rsid w:val="00852FF2"/>
    <w:rsid w:val="00860695"/>
    <w:rsid w:val="00861375"/>
    <w:rsid w:val="008663E4"/>
    <w:rsid w:val="00873C4E"/>
    <w:rsid w:val="0088376F"/>
    <w:rsid w:val="008865BF"/>
    <w:rsid w:val="008A5260"/>
    <w:rsid w:val="008B3BFF"/>
    <w:rsid w:val="008C5177"/>
    <w:rsid w:val="008D3E0A"/>
    <w:rsid w:val="008E1F97"/>
    <w:rsid w:val="008F0787"/>
    <w:rsid w:val="008F0EB1"/>
    <w:rsid w:val="008F2B39"/>
    <w:rsid w:val="008F3539"/>
    <w:rsid w:val="008F428A"/>
    <w:rsid w:val="008F4815"/>
    <w:rsid w:val="008F4D7E"/>
    <w:rsid w:val="00902901"/>
    <w:rsid w:val="00905E6F"/>
    <w:rsid w:val="009119EB"/>
    <w:rsid w:val="00911BA5"/>
    <w:rsid w:val="0091632C"/>
    <w:rsid w:val="009171A7"/>
    <w:rsid w:val="009241DE"/>
    <w:rsid w:val="009509DD"/>
    <w:rsid w:val="009523EB"/>
    <w:rsid w:val="00954BDA"/>
    <w:rsid w:val="00955097"/>
    <w:rsid w:val="00961DCE"/>
    <w:rsid w:val="00971D27"/>
    <w:rsid w:val="00975566"/>
    <w:rsid w:val="009775F5"/>
    <w:rsid w:val="00980490"/>
    <w:rsid w:val="0098560F"/>
    <w:rsid w:val="009857D6"/>
    <w:rsid w:val="009A34FD"/>
    <w:rsid w:val="009A64B7"/>
    <w:rsid w:val="009B087C"/>
    <w:rsid w:val="009B637D"/>
    <w:rsid w:val="009C43DB"/>
    <w:rsid w:val="009C4D8A"/>
    <w:rsid w:val="009C7D64"/>
    <w:rsid w:val="009E12F3"/>
    <w:rsid w:val="009E1384"/>
    <w:rsid w:val="009E4A7C"/>
    <w:rsid w:val="009F111A"/>
    <w:rsid w:val="009F24F1"/>
    <w:rsid w:val="00A12252"/>
    <w:rsid w:val="00A1487E"/>
    <w:rsid w:val="00A1729D"/>
    <w:rsid w:val="00A17DCF"/>
    <w:rsid w:val="00A23712"/>
    <w:rsid w:val="00A24153"/>
    <w:rsid w:val="00A25039"/>
    <w:rsid w:val="00A31B76"/>
    <w:rsid w:val="00A3296E"/>
    <w:rsid w:val="00A44FAF"/>
    <w:rsid w:val="00A46471"/>
    <w:rsid w:val="00A4733F"/>
    <w:rsid w:val="00A501F4"/>
    <w:rsid w:val="00A52CC3"/>
    <w:rsid w:val="00A549F4"/>
    <w:rsid w:val="00A55F7E"/>
    <w:rsid w:val="00A627C0"/>
    <w:rsid w:val="00A77081"/>
    <w:rsid w:val="00A77536"/>
    <w:rsid w:val="00A83EB1"/>
    <w:rsid w:val="00A84BB8"/>
    <w:rsid w:val="00A87015"/>
    <w:rsid w:val="00A9054D"/>
    <w:rsid w:val="00A94C12"/>
    <w:rsid w:val="00A967B8"/>
    <w:rsid w:val="00AA31DF"/>
    <w:rsid w:val="00AA48F3"/>
    <w:rsid w:val="00AA51D7"/>
    <w:rsid w:val="00AB2596"/>
    <w:rsid w:val="00AB2EB9"/>
    <w:rsid w:val="00AB4B62"/>
    <w:rsid w:val="00AE06B8"/>
    <w:rsid w:val="00AE44B4"/>
    <w:rsid w:val="00AE483F"/>
    <w:rsid w:val="00AE5FF2"/>
    <w:rsid w:val="00AE7868"/>
    <w:rsid w:val="00AF07D0"/>
    <w:rsid w:val="00B05483"/>
    <w:rsid w:val="00B121D2"/>
    <w:rsid w:val="00B13CA9"/>
    <w:rsid w:val="00B14B7D"/>
    <w:rsid w:val="00B151D0"/>
    <w:rsid w:val="00B15DDB"/>
    <w:rsid w:val="00B261DA"/>
    <w:rsid w:val="00B33F6C"/>
    <w:rsid w:val="00B41B7D"/>
    <w:rsid w:val="00B43509"/>
    <w:rsid w:val="00B46625"/>
    <w:rsid w:val="00B47012"/>
    <w:rsid w:val="00B52546"/>
    <w:rsid w:val="00B548D5"/>
    <w:rsid w:val="00B72124"/>
    <w:rsid w:val="00B74942"/>
    <w:rsid w:val="00B80C6C"/>
    <w:rsid w:val="00B81E6C"/>
    <w:rsid w:val="00B820C7"/>
    <w:rsid w:val="00B84D17"/>
    <w:rsid w:val="00B91F1D"/>
    <w:rsid w:val="00B97029"/>
    <w:rsid w:val="00BA272F"/>
    <w:rsid w:val="00BB4461"/>
    <w:rsid w:val="00BB73F0"/>
    <w:rsid w:val="00BB77FF"/>
    <w:rsid w:val="00BC0D71"/>
    <w:rsid w:val="00BC1AF1"/>
    <w:rsid w:val="00BC24F6"/>
    <w:rsid w:val="00BC4403"/>
    <w:rsid w:val="00BC4AA1"/>
    <w:rsid w:val="00BC5EA0"/>
    <w:rsid w:val="00BD0693"/>
    <w:rsid w:val="00BD1E09"/>
    <w:rsid w:val="00BD540B"/>
    <w:rsid w:val="00BD7F13"/>
    <w:rsid w:val="00BE39F9"/>
    <w:rsid w:val="00BE697D"/>
    <w:rsid w:val="00BF0328"/>
    <w:rsid w:val="00BF09D0"/>
    <w:rsid w:val="00BF1ED9"/>
    <w:rsid w:val="00BF1F3B"/>
    <w:rsid w:val="00BF4421"/>
    <w:rsid w:val="00C01885"/>
    <w:rsid w:val="00C0428F"/>
    <w:rsid w:val="00C13AA1"/>
    <w:rsid w:val="00C15023"/>
    <w:rsid w:val="00C24224"/>
    <w:rsid w:val="00C315A5"/>
    <w:rsid w:val="00C322B1"/>
    <w:rsid w:val="00C34B44"/>
    <w:rsid w:val="00C37DB5"/>
    <w:rsid w:val="00C44888"/>
    <w:rsid w:val="00C5589B"/>
    <w:rsid w:val="00C60ABA"/>
    <w:rsid w:val="00C6291C"/>
    <w:rsid w:val="00C64F56"/>
    <w:rsid w:val="00C65F4B"/>
    <w:rsid w:val="00C6680D"/>
    <w:rsid w:val="00C66EDE"/>
    <w:rsid w:val="00C7396A"/>
    <w:rsid w:val="00C756B6"/>
    <w:rsid w:val="00C8563A"/>
    <w:rsid w:val="00C9375E"/>
    <w:rsid w:val="00CA4280"/>
    <w:rsid w:val="00CA7812"/>
    <w:rsid w:val="00CB71AA"/>
    <w:rsid w:val="00CC29AA"/>
    <w:rsid w:val="00CC4A12"/>
    <w:rsid w:val="00CC7EEF"/>
    <w:rsid w:val="00CC7FB8"/>
    <w:rsid w:val="00CD1076"/>
    <w:rsid w:val="00CD22D4"/>
    <w:rsid w:val="00CD3BC3"/>
    <w:rsid w:val="00CD46A8"/>
    <w:rsid w:val="00CD7266"/>
    <w:rsid w:val="00CE7C94"/>
    <w:rsid w:val="00CF1EBD"/>
    <w:rsid w:val="00CF4412"/>
    <w:rsid w:val="00D127A7"/>
    <w:rsid w:val="00D13E45"/>
    <w:rsid w:val="00D208C9"/>
    <w:rsid w:val="00D22F47"/>
    <w:rsid w:val="00D235DE"/>
    <w:rsid w:val="00D3295B"/>
    <w:rsid w:val="00D33343"/>
    <w:rsid w:val="00D34159"/>
    <w:rsid w:val="00D43CA6"/>
    <w:rsid w:val="00D6041E"/>
    <w:rsid w:val="00D61859"/>
    <w:rsid w:val="00D61F11"/>
    <w:rsid w:val="00D6212F"/>
    <w:rsid w:val="00D63551"/>
    <w:rsid w:val="00D6649B"/>
    <w:rsid w:val="00D7258D"/>
    <w:rsid w:val="00D756F4"/>
    <w:rsid w:val="00D7636C"/>
    <w:rsid w:val="00D77E1F"/>
    <w:rsid w:val="00D803E7"/>
    <w:rsid w:val="00D84E03"/>
    <w:rsid w:val="00D84EA2"/>
    <w:rsid w:val="00D92126"/>
    <w:rsid w:val="00D94153"/>
    <w:rsid w:val="00D94A33"/>
    <w:rsid w:val="00D957FC"/>
    <w:rsid w:val="00D976C6"/>
    <w:rsid w:val="00DA2D2F"/>
    <w:rsid w:val="00DA692F"/>
    <w:rsid w:val="00DB104A"/>
    <w:rsid w:val="00DB79D4"/>
    <w:rsid w:val="00DC1641"/>
    <w:rsid w:val="00DC2675"/>
    <w:rsid w:val="00DC2880"/>
    <w:rsid w:val="00DC294F"/>
    <w:rsid w:val="00DD030A"/>
    <w:rsid w:val="00DD1CFB"/>
    <w:rsid w:val="00DE34DC"/>
    <w:rsid w:val="00DF6CE0"/>
    <w:rsid w:val="00DF7850"/>
    <w:rsid w:val="00E023E6"/>
    <w:rsid w:val="00E02F5B"/>
    <w:rsid w:val="00E10250"/>
    <w:rsid w:val="00E122FE"/>
    <w:rsid w:val="00E124CA"/>
    <w:rsid w:val="00E1444A"/>
    <w:rsid w:val="00E20233"/>
    <w:rsid w:val="00E209A8"/>
    <w:rsid w:val="00E20DDE"/>
    <w:rsid w:val="00E21CE2"/>
    <w:rsid w:val="00E2645E"/>
    <w:rsid w:val="00E4215B"/>
    <w:rsid w:val="00E50813"/>
    <w:rsid w:val="00E50D1E"/>
    <w:rsid w:val="00E530EA"/>
    <w:rsid w:val="00E56D55"/>
    <w:rsid w:val="00E71E8A"/>
    <w:rsid w:val="00E728CB"/>
    <w:rsid w:val="00E749E4"/>
    <w:rsid w:val="00E7655C"/>
    <w:rsid w:val="00E852E1"/>
    <w:rsid w:val="00E87D62"/>
    <w:rsid w:val="00E932C4"/>
    <w:rsid w:val="00E95EA1"/>
    <w:rsid w:val="00EA2F4D"/>
    <w:rsid w:val="00EA741C"/>
    <w:rsid w:val="00EA764D"/>
    <w:rsid w:val="00EB3587"/>
    <w:rsid w:val="00EB38C3"/>
    <w:rsid w:val="00EB44C7"/>
    <w:rsid w:val="00EB5286"/>
    <w:rsid w:val="00EB5A15"/>
    <w:rsid w:val="00EC4CAF"/>
    <w:rsid w:val="00EC4D05"/>
    <w:rsid w:val="00EC52BD"/>
    <w:rsid w:val="00ED090E"/>
    <w:rsid w:val="00ED15D9"/>
    <w:rsid w:val="00ED18F2"/>
    <w:rsid w:val="00ED289B"/>
    <w:rsid w:val="00ED7FAE"/>
    <w:rsid w:val="00EE1BF1"/>
    <w:rsid w:val="00EE7217"/>
    <w:rsid w:val="00EF4A8C"/>
    <w:rsid w:val="00EF4C80"/>
    <w:rsid w:val="00F011DF"/>
    <w:rsid w:val="00F013A6"/>
    <w:rsid w:val="00F06759"/>
    <w:rsid w:val="00F13E2B"/>
    <w:rsid w:val="00F375B6"/>
    <w:rsid w:val="00F4015F"/>
    <w:rsid w:val="00F41DFC"/>
    <w:rsid w:val="00F44454"/>
    <w:rsid w:val="00F44A31"/>
    <w:rsid w:val="00F51140"/>
    <w:rsid w:val="00F61D61"/>
    <w:rsid w:val="00F7430E"/>
    <w:rsid w:val="00F77BB9"/>
    <w:rsid w:val="00F805A0"/>
    <w:rsid w:val="00F807F0"/>
    <w:rsid w:val="00F818C2"/>
    <w:rsid w:val="00F87958"/>
    <w:rsid w:val="00F87D15"/>
    <w:rsid w:val="00F87D7F"/>
    <w:rsid w:val="00F91AC3"/>
    <w:rsid w:val="00F92210"/>
    <w:rsid w:val="00F922D5"/>
    <w:rsid w:val="00F96A24"/>
    <w:rsid w:val="00F97C67"/>
    <w:rsid w:val="00FB2341"/>
    <w:rsid w:val="00FB2CCF"/>
    <w:rsid w:val="00FB33FC"/>
    <w:rsid w:val="00FB669D"/>
    <w:rsid w:val="00FB7389"/>
    <w:rsid w:val="00FC37BC"/>
    <w:rsid w:val="00FC4AEB"/>
    <w:rsid w:val="00FD38B2"/>
    <w:rsid w:val="00FD5A5E"/>
    <w:rsid w:val="00FE26C0"/>
    <w:rsid w:val="00FE48C4"/>
    <w:rsid w:val="00FE79F1"/>
    <w:rsid w:val="00FF05F2"/>
    <w:rsid w:val="00FF4E99"/>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annotation reference" w:uiPriority="0"/>
    <w:lsdException w:name="Title" w:semiHidden="0" w:uiPriority="10" w:unhideWhenUsed="0"/>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8376F"/>
    <w:pPr>
      <w:spacing w:before="120" w:after="120" w:line="240" w:lineRule="auto"/>
    </w:pPr>
    <w:rPr>
      <w:sz w:val="20"/>
      <w:lang w:val="en-GB"/>
    </w:rPr>
  </w:style>
  <w:style w:type="paragraph" w:styleId="Heading1">
    <w:name w:val="heading 1"/>
    <w:next w:val="Normal"/>
    <w:link w:val="Heading1Char"/>
    <w:uiPriority w:val="9"/>
    <w:qFormat/>
    <w:rsid w:val="000543FA"/>
    <w:pPr>
      <w:keepNext/>
      <w:keepLines/>
      <w:spacing w:before="240" w:after="120"/>
      <w:outlineLvl w:val="0"/>
    </w:pPr>
    <w:rPr>
      <w:rFonts w:ascii="Georgia" w:eastAsiaTheme="majorEastAsia" w:hAnsi="Georgia" w:cstheme="majorBidi"/>
      <w:bCs/>
      <w:color w:val="1E5A82"/>
      <w:sz w:val="40"/>
      <w:szCs w:val="28"/>
    </w:rPr>
  </w:style>
  <w:style w:type="paragraph" w:styleId="Heading2">
    <w:name w:val="heading 2"/>
    <w:next w:val="Normal"/>
    <w:link w:val="Heading2Char"/>
    <w:uiPriority w:val="9"/>
    <w:unhideWhenUsed/>
    <w:qFormat/>
    <w:rsid w:val="00392FAF"/>
    <w:pPr>
      <w:keepNext/>
      <w:keepLines/>
      <w:spacing w:before="360" w:after="240"/>
      <w:outlineLvl w:val="1"/>
    </w:pPr>
    <w:rPr>
      <w:rFonts w:ascii="Georgia" w:eastAsiaTheme="majorEastAsia" w:hAnsi="Georgia" w:cstheme="majorBidi"/>
      <w:bCs/>
      <w:color w:val="800000"/>
      <w:sz w:val="32"/>
      <w:szCs w:val="26"/>
      <w:lang w:val="nl-BE"/>
    </w:rPr>
  </w:style>
  <w:style w:type="paragraph" w:styleId="Heading3">
    <w:name w:val="heading 3"/>
    <w:basedOn w:val="Normal"/>
    <w:next w:val="Normal"/>
    <w:link w:val="Heading3Char"/>
    <w:uiPriority w:val="9"/>
    <w:unhideWhenUsed/>
    <w:qFormat/>
    <w:rsid w:val="00102E3C"/>
    <w:pPr>
      <w:keepNext/>
      <w:keepLines/>
      <w:spacing w:before="240"/>
      <w:outlineLvl w:val="2"/>
    </w:pPr>
    <w:rPr>
      <w:rFonts w:ascii="Georgia" w:eastAsiaTheme="majorEastAsia" w:hAnsi="Georgia" w:cstheme="majorBidi"/>
      <w:bCs/>
      <w:color w:val="1E5A82"/>
      <w:sz w:val="24"/>
    </w:rPr>
  </w:style>
  <w:style w:type="paragraph" w:styleId="Heading4">
    <w:name w:val="heading 4"/>
    <w:basedOn w:val="Normal"/>
    <w:next w:val="Normal"/>
    <w:link w:val="Heading4Char"/>
    <w:uiPriority w:val="9"/>
    <w:unhideWhenUsed/>
    <w:rsid w:val="00D13E45"/>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626C9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626C9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643AD8"/>
    <w:pPr>
      <w:keepNext/>
      <w:keepLines/>
      <w:spacing w:before="200" w:after="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B4F92"/>
    <w:pPr>
      <w:tabs>
        <w:tab w:val="center" w:pos="4680"/>
        <w:tab w:val="right" w:pos="9360"/>
      </w:tabs>
      <w:spacing w:after="0"/>
    </w:pPr>
  </w:style>
  <w:style w:type="character" w:customStyle="1" w:styleId="HeaderChar">
    <w:name w:val="Header Char"/>
    <w:basedOn w:val="DefaultParagraphFont"/>
    <w:link w:val="Header"/>
    <w:uiPriority w:val="99"/>
    <w:rsid w:val="003B4F92"/>
  </w:style>
  <w:style w:type="paragraph" w:styleId="Footer">
    <w:name w:val="footer"/>
    <w:basedOn w:val="Normal"/>
    <w:link w:val="FooterChar"/>
    <w:uiPriority w:val="99"/>
    <w:unhideWhenUsed/>
    <w:rsid w:val="003B4F92"/>
    <w:pPr>
      <w:tabs>
        <w:tab w:val="center" w:pos="4680"/>
        <w:tab w:val="right" w:pos="9360"/>
      </w:tabs>
      <w:spacing w:after="0"/>
    </w:pPr>
  </w:style>
  <w:style w:type="character" w:customStyle="1" w:styleId="FooterChar">
    <w:name w:val="Footer Char"/>
    <w:basedOn w:val="DefaultParagraphFont"/>
    <w:link w:val="Footer"/>
    <w:uiPriority w:val="99"/>
    <w:rsid w:val="003B4F92"/>
  </w:style>
  <w:style w:type="paragraph" w:styleId="BalloonText">
    <w:name w:val="Balloon Text"/>
    <w:basedOn w:val="Normal"/>
    <w:link w:val="BalloonTextChar"/>
    <w:uiPriority w:val="99"/>
    <w:semiHidden/>
    <w:unhideWhenUsed/>
    <w:rsid w:val="003B4F9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3B4F92"/>
    <w:rPr>
      <w:rFonts w:ascii="Tahoma" w:hAnsi="Tahoma" w:cs="Tahoma"/>
      <w:sz w:val="16"/>
      <w:szCs w:val="16"/>
    </w:rPr>
  </w:style>
  <w:style w:type="paragraph" w:customStyle="1" w:styleId="Documenttitle">
    <w:name w:val="Document title"/>
    <w:basedOn w:val="Normal"/>
    <w:link w:val="DocumenttitleChar"/>
    <w:qFormat/>
    <w:rsid w:val="003B4F92"/>
    <w:pPr>
      <w:shd w:val="solid" w:color="FFFFFF" w:fill="FFFFFF"/>
      <w:spacing w:before="2000" w:line="360" w:lineRule="auto"/>
      <w:jc w:val="right"/>
    </w:pPr>
    <w:rPr>
      <w:rFonts w:ascii="Georgia" w:hAnsi="Georgia"/>
      <w:color w:val="1E5A82"/>
      <w:sz w:val="28"/>
      <w:szCs w:val="28"/>
    </w:rPr>
  </w:style>
  <w:style w:type="character" w:customStyle="1" w:styleId="DocumenttitleChar">
    <w:name w:val="Document title Char"/>
    <w:basedOn w:val="DefaultParagraphFont"/>
    <w:link w:val="Documenttitle"/>
    <w:rsid w:val="003B4F92"/>
    <w:rPr>
      <w:rFonts w:ascii="Georgia" w:hAnsi="Georgia"/>
      <w:color w:val="1E5A82"/>
      <w:sz w:val="28"/>
      <w:szCs w:val="28"/>
      <w:shd w:val="solid" w:color="FFFFFF" w:fill="FFFFFF"/>
      <w:lang w:val="en-GB"/>
    </w:rPr>
  </w:style>
  <w:style w:type="table" w:styleId="TableGrid">
    <w:name w:val="Table Grid"/>
    <w:basedOn w:val="TableNormal"/>
    <w:uiPriority w:val="59"/>
    <w:rsid w:val="003B4F92"/>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Hyperlink">
    <w:name w:val="Hyperlink"/>
    <w:basedOn w:val="DefaultParagraphFont"/>
    <w:uiPriority w:val="99"/>
    <w:unhideWhenUsed/>
    <w:rsid w:val="005F6A1D"/>
    <w:rPr>
      <w:color w:val="C00000"/>
      <w:u w:val="single"/>
    </w:rPr>
  </w:style>
  <w:style w:type="character" w:customStyle="1" w:styleId="Heading1Char">
    <w:name w:val="Heading 1 Char"/>
    <w:basedOn w:val="DefaultParagraphFont"/>
    <w:link w:val="Heading1"/>
    <w:uiPriority w:val="9"/>
    <w:rsid w:val="000543FA"/>
    <w:rPr>
      <w:rFonts w:ascii="Georgia" w:eastAsiaTheme="majorEastAsia" w:hAnsi="Georgia" w:cstheme="majorBidi"/>
      <w:bCs/>
      <w:color w:val="1E5A82"/>
      <w:sz w:val="40"/>
      <w:szCs w:val="28"/>
    </w:rPr>
  </w:style>
  <w:style w:type="character" w:styleId="Strong">
    <w:name w:val="Strong"/>
    <w:aliases w:val="Tussentitel"/>
    <w:uiPriority w:val="22"/>
    <w:qFormat/>
    <w:rsid w:val="003B4F92"/>
    <w:rPr>
      <w:rFonts w:asciiTheme="minorHAnsi" w:hAnsiTheme="minorHAnsi"/>
      <w:b/>
      <w:bCs/>
      <w:sz w:val="22"/>
      <w:lang w:val="en-GB"/>
    </w:rPr>
  </w:style>
  <w:style w:type="paragraph" w:customStyle="1" w:styleId="Heading1-noTOC">
    <w:name w:val="Heading 1 - no TOC"/>
    <w:basedOn w:val="Heading1"/>
    <w:next w:val="Normal"/>
    <w:link w:val="Heading1-noTOCChar"/>
    <w:qFormat/>
    <w:rsid w:val="00AE7868"/>
    <w:rPr>
      <w:lang w:val="en-GB"/>
    </w:rPr>
  </w:style>
  <w:style w:type="character" w:customStyle="1" w:styleId="Heading1-noTOCChar">
    <w:name w:val="Heading 1 - no TOC Char"/>
    <w:basedOn w:val="Heading1Char"/>
    <w:link w:val="Heading1-noTOC"/>
    <w:rsid w:val="00AE7868"/>
    <w:rPr>
      <w:rFonts w:ascii="Georgia" w:eastAsiaTheme="majorEastAsia" w:hAnsi="Georgia" w:cstheme="majorBidi"/>
      <w:bCs/>
      <w:color w:val="1E5A82"/>
      <w:sz w:val="72"/>
      <w:szCs w:val="28"/>
      <w:lang w:val="en-GB"/>
    </w:rPr>
  </w:style>
  <w:style w:type="paragraph" w:customStyle="1" w:styleId="Chaptertitle">
    <w:name w:val="Chapter title"/>
    <w:next w:val="Normal"/>
    <w:link w:val="ChaptertitleChar"/>
    <w:qFormat/>
    <w:rsid w:val="00AE7868"/>
    <w:pPr>
      <w:spacing w:before="1700" w:line="2600" w:lineRule="exact"/>
      <w:jc w:val="right"/>
    </w:pPr>
    <w:rPr>
      <w:rFonts w:ascii="Georgia" w:hAnsi="Georgia"/>
      <w:color w:val="800000"/>
      <w:sz w:val="144"/>
      <w:szCs w:val="260"/>
    </w:rPr>
  </w:style>
  <w:style w:type="character" w:customStyle="1" w:styleId="ChaptertitleChar">
    <w:name w:val="Chapter title Char"/>
    <w:basedOn w:val="DefaultParagraphFont"/>
    <w:link w:val="Chaptertitle"/>
    <w:rsid w:val="00AE7868"/>
    <w:rPr>
      <w:rFonts w:ascii="Georgia" w:hAnsi="Georgia"/>
      <w:color w:val="800000"/>
      <w:sz w:val="144"/>
      <w:szCs w:val="260"/>
    </w:rPr>
  </w:style>
  <w:style w:type="character" w:customStyle="1" w:styleId="Heading3Char">
    <w:name w:val="Heading 3 Char"/>
    <w:basedOn w:val="DefaultParagraphFont"/>
    <w:link w:val="Heading3"/>
    <w:uiPriority w:val="9"/>
    <w:rsid w:val="00102E3C"/>
    <w:rPr>
      <w:rFonts w:ascii="Georgia" w:eastAsiaTheme="majorEastAsia" w:hAnsi="Georgia" w:cstheme="majorBidi"/>
      <w:bCs/>
      <w:color w:val="1E5A82"/>
      <w:sz w:val="24"/>
      <w:lang w:val="en-GB"/>
    </w:rPr>
  </w:style>
  <w:style w:type="paragraph" w:customStyle="1" w:styleId="Captionimages">
    <w:name w:val="Caption (images)"/>
    <w:basedOn w:val="Normal"/>
    <w:link w:val="CaptionimagesChar"/>
    <w:qFormat/>
    <w:rsid w:val="003B4F92"/>
    <w:pPr>
      <w:framePr w:w="8505" w:h="6781" w:hRule="exact" w:hSpace="181" w:wrap="around" w:vAnchor="page" w:hAnchor="margin" w:xAlign="right" w:y="3539" w:anchorLock="1"/>
      <w:shd w:val="solid" w:color="FFFFFF" w:fill="FFFFFF"/>
    </w:pPr>
    <w:rPr>
      <w:color w:val="7F7F7F" w:themeColor="text1" w:themeTint="80"/>
      <w:sz w:val="18"/>
      <w:szCs w:val="18"/>
    </w:rPr>
  </w:style>
  <w:style w:type="paragraph" w:customStyle="1" w:styleId="Bulletlist">
    <w:name w:val="Bullet list"/>
    <w:basedOn w:val="Normal"/>
    <w:link w:val="BulletlistChar"/>
    <w:qFormat/>
    <w:rsid w:val="003B4F92"/>
    <w:pPr>
      <w:numPr>
        <w:numId w:val="6"/>
      </w:numPr>
      <w:spacing w:after="60"/>
    </w:pPr>
  </w:style>
  <w:style w:type="character" w:customStyle="1" w:styleId="CaptionimagesChar">
    <w:name w:val="Caption (images) Char"/>
    <w:basedOn w:val="DefaultParagraphFont"/>
    <w:link w:val="Captionimages"/>
    <w:rsid w:val="003B4F92"/>
    <w:rPr>
      <w:color w:val="7F7F7F" w:themeColor="text1" w:themeTint="80"/>
      <w:sz w:val="18"/>
      <w:szCs w:val="18"/>
      <w:shd w:val="solid" w:color="FFFFFF" w:fill="FFFFFF"/>
      <w:lang w:val="en-GB"/>
    </w:rPr>
  </w:style>
  <w:style w:type="character" w:customStyle="1" w:styleId="Heading2Char">
    <w:name w:val="Heading 2 Char"/>
    <w:basedOn w:val="DefaultParagraphFont"/>
    <w:link w:val="Heading2"/>
    <w:uiPriority w:val="9"/>
    <w:rsid w:val="00392FAF"/>
    <w:rPr>
      <w:rFonts w:ascii="Georgia" w:eastAsiaTheme="majorEastAsia" w:hAnsi="Georgia" w:cstheme="majorBidi"/>
      <w:bCs/>
      <w:color w:val="800000"/>
      <w:sz w:val="32"/>
      <w:szCs w:val="26"/>
      <w:lang w:val="nl-BE"/>
    </w:rPr>
  </w:style>
  <w:style w:type="character" w:customStyle="1" w:styleId="BulletlistChar">
    <w:name w:val="Bullet list Char"/>
    <w:basedOn w:val="DefaultParagraphFont"/>
    <w:link w:val="Bulletlist"/>
    <w:rsid w:val="003B4F92"/>
    <w:rPr>
      <w:sz w:val="20"/>
      <w:lang w:val="en-GB"/>
    </w:rPr>
  </w:style>
  <w:style w:type="character" w:styleId="Emphasis">
    <w:name w:val="Emphasis"/>
    <w:basedOn w:val="DefaultParagraphFont"/>
    <w:uiPriority w:val="20"/>
    <w:rsid w:val="003B4F92"/>
    <w:rPr>
      <w:i/>
      <w:iCs/>
    </w:rPr>
  </w:style>
  <w:style w:type="character" w:styleId="CommentReference">
    <w:name w:val="annotation reference"/>
    <w:basedOn w:val="DefaultParagraphFont"/>
    <w:unhideWhenUsed/>
    <w:rsid w:val="003B4F92"/>
    <w:rPr>
      <w:sz w:val="16"/>
      <w:szCs w:val="16"/>
    </w:rPr>
  </w:style>
  <w:style w:type="paragraph" w:styleId="CommentText">
    <w:name w:val="annotation text"/>
    <w:basedOn w:val="Normal"/>
    <w:link w:val="CommentTextChar"/>
    <w:uiPriority w:val="99"/>
    <w:semiHidden/>
    <w:unhideWhenUsed/>
    <w:rsid w:val="003B4F92"/>
    <w:rPr>
      <w:szCs w:val="20"/>
    </w:rPr>
  </w:style>
  <w:style w:type="character" w:customStyle="1" w:styleId="CommentTextChar">
    <w:name w:val="Comment Text Char"/>
    <w:basedOn w:val="DefaultParagraphFont"/>
    <w:link w:val="CommentText"/>
    <w:uiPriority w:val="99"/>
    <w:semiHidden/>
    <w:rsid w:val="003B4F92"/>
    <w:rPr>
      <w:sz w:val="20"/>
      <w:szCs w:val="20"/>
    </w:rPr>
  </w:style>
  <w:style w:type="paragraph" w:styleId="CommentSubject">
    <w:name w:val="annotation subject"/>
    <w:basedOn w:val="CommentText"/>
    <w:next w:val="CommentText"/>
    <w:link w:val="CommentSubjectChar"/>
    <w:uiPriority w:val="99"/>
    <w:semiHidden/>
    <w:unhideWhenUsed/>
    <w:rsid w:val="003B4F92"/>
    <w:rPr>
      <w:b/>
      <w:bCs/>
    </w:rPr>
  </w:style>
  <w:style w:type="character" w:customStyle="1" w:styleId="CommentSubjectChar">
    <w:name w:val="Comment Subject Char"/>
    <w:basedOn w:val="CommentTextChar"/>
    <w:link w:val="CommentSubject"/>
    <w:uiPriority w:val="99"/>
    <w:semiHidden/>
    <w:rsid w:val="003B4F92"/>
    <w:rPr>
      <w:b/>
      <w:bCs/>
      <w:sz w:val="20"/>
      <w:szCs w:val="20"/>
    </w:rPr>
  </w:style>
  <w:style w:type="paragraph" w:styleId="TOC3">
    <w:name w:val="toc 3"/>
    <w:basedOn w:val="Normal"/>
    <w:next w:val="Normal"/>
    <w:autoRedefine/>
    <w:uiPriority w:val="39"/>
    <w:unhideWhenUsed/>
    <w:rsid w:val="00AE7868"/>
    <w:pPr>
      <w:tabs>
        <w:tab w:val="right" w:leader="dot" w:pos="7800"/>
      </w:tabs>
      <w:spacing w:after="100"/>
    </w:pPr>
    <w:rPr>
      <w:b/>
    </w:rPr>
  </w:style>
  <w:style w:type="paragraph" w:styleId="Index1">
    <w:name w:val="index 1"/>
    <w:basedOn w:val="Normal"/>
    <w:next w:val="Normal"/>
    <w:autoRedefine/>
    <w:uiPriority w:val="99"/>
    <w:semiHidden/>
    <w:unhideWhenUsed/>
    <w:rsid w:val="003B4F92"/>
    <w:pPr>
      <w:spacing w:after="0"/>
      <w:ind w:left="220" w:hanging="220"/>
    </w:pPr>
  </w:style>
  <w:style w:type="paragraph" w:styleId="TOC1">
    <w:name w:val="toc 1"/>
    <w:basedOn w:val="Normal"/>
    <w:next w:val="Normal"/>
    <w:autoRedefine/>
    <w:uiPriority w:val="39"/>
    <w:unhideWhenUsed/>
    <w:rsid w:val="00AE7868"/>
    <w:pPr>
      <w:tabs>
        <w:tab w:val="right" w:leader="dot" w:pos="7800"/>
      </w:tabs>
      <w:spacing w:after="100"/>
    </w:pPr>
    <w:rPr>
      <w:b/>
      <w:noProof/>
      <w:color w:val="1E5A82"/>
      <w:sz w:val="24"/>
    </w:rPr>
  </w:style>
  <w:style w:type="paragraph" w:styleId="TOC2">
    <w:name w:val="toc 2"/>
    <w:basedOn w:val="Normal"/>
    <w:next w:val="Normal"/>
    <w:autoRedefine/>
    <w:uiPriority w:val="39"/>
    <w:unhideWhenUsed/>
    <w:rsid w:val="00AE7868"/>
    <w:pPr>
      <w:tabs>
        <w:tab w:val="right" w:leader="dot" w:pos="7800"/>
      </w:tabs>
      <w:spacing w:after="100"/>
    </w:pPr>
    <w:rPr>
      <w:b/>
    </w:rPr>
  </w:style>
  <w:style w:type="paragraph" w:styleId="TOCHeading">
    <w:name w:val="TOC Heading"/>
    <w:basedOn w:val="Heading1"/>
    <w:next w:val="Normal"/>
    <w:uiPriority w:val="39"/>
    <w:semiHidden/>
    <w:unhideWhenUsed/>
    <w:qFormat/>
    <w:rsid w:val="003B4F92"/>
    <w:pPr>
      <w:spacing w:before="480" w:after="0"/>
      <w:outlineLvl w:val="9"/>
    </w:pPr>
    <w:rPr>
      <w:rFonts w:asciiTheme="majorHAnsi" w:hAnsiTheme="majorHAnsi"/>
      <w:b/>
      <w:color w:val="365F91" w:themeColor="accent1" w:themeShade="BF"/>
      <w:sz w:val="28"/>
    </w:rPr>
  </w:style>
  <w:style w:type="paragraph" w:styleId="TOC4">
    <w:name w:val="toc 4"/>
    <w:basedOn w:val="Normal"/>
    <w:next w:val="Normal"/>
    <w:autoRedefine/>
    <w:uiPriority w:val="39"/>
    <w:unhideWhenUsed/>
    <w:rsid w:val="00AE7868"/>
    <w:pPr>
      <w:tabs>
        <w:tab w:val="right" w:leader="dot" w:pos="7800"/>
      </w:tabs>
      <w:spacing w:after="0"/>
    </w:pPr>
    <w:rPr>
      <w:noProof/>
      <w:sz w:val="18"/>
    </w:rPr>
  </w:style>
  <w:style w:type="character" w:styleId="PlaceholderText">
    <w:name w:val="Placeholder Text"/>
    <w:basedOn w:val="DefaultParagraphFont"/>
    <w:uiPriority w:val="99"/>
    <w:semiHidden/>
    <w:rsid w:val="003B4F92"/>
    <w:rPr>
      <w:color w:val="808080"/>
    </w:rPr>
  </w:style>
  <w:style w:type="paragraph" w:customStyle="1" w:styleId="2columnframe">
    <w:name w:val="2 column frame"/>
    <w:basedOn w:val="Normal"/>
    <w:link w:val="2columnframeChar"/>
    <w:qFormat/>
    <w:rsid w:val="003B4F92"/>
    <w:pPr>
      <w:framePr w:w="8328" w:h="5971" w:hRule="exact" w:hSpace="181" w:wrap="around" w:vAnchor="page" w:hAnchor="page" w:x="6255" w:y="3706" w:anchorLock="1"/>
      <w:shd w:val="solid" w:color="FFFFFF" w:fill="FFFFFF"/>
    </w:pPr>
    <w:rPr>
      <w:noProof/>
      <w:color w:val="7F7F7F" w:themeColor="text1" w:themeTint="80"/>
      <w:sz w:val="16"/>
      <w:szCs w:val="16"/>
      <w:lang w:val="en-US"/>
    </w:rPr>
  </w:style>
  <w:style w:type="character" w:customStyle="1" w:styleId="2columnframeChar">
    <w:name w:val="2 column frame Char"/>
    <w:basedOn w:val="DefaultParagraphFont"/>
    <w:link w:val="2columnframe"/>
    <w:rsid w:val="003B4F92"/>
    <w:rPr>
      <w:noProof/>
      <w:color w:val="7F7F7F" w:themeColor="text1" w:themeTint="80"/>
      <w:sz w:val="16"/>
      <w:szCs w:val="16"/>
      <w:shd w:val="solid" w:color="FFFFFF" w:fill="FFFFFF"/>
    </w:rPr>
  </w:style>
  <w:style w:type="character" w:customStyle="1" w:styleId="apple-style-span">
    <w:name w:val="apple-style-span"/>
    <w:basedOn w:val="DefaultParagraphFont"/>
    <w:rsid w:val="00664EC1"/>
  </w:style>
  <w:style w:type="character" w:customStyle="1" w:styleId="apple-converted-space">
    <w:name w:val="apple-converted-space"/>
    <w:basedOn w:val="DefaultParagraphFont"/>
    <w:rsid w:val="00664EC1"/>
  </w:style>
  <w:style w:type="paragraph" w:customStyle="1" w:styleId="h3-notoc">
    <w:name w:val="h3 - no toc"/>
    <w:basedOn w:val="Heading3"/>
    <w:link w:val="h3-notocChar"/>
    <w:qFormat/>
    <w:rsid w:val="002D11FC"/>
    <w:pPr>
      <w:keepNext w:val="0"/>
      <w:keepLines w:val="0"/>
      <w:spacing w:after="360"/>
    </w:pPr>
    <w:rPr>
      <w:rFonts w:eastAsia="Times New Roman" w:cs="Times New Roman"/>
      <w:bCs w:val="0"/>
      <w:color w:val="1F497D" w:themeColor="text2"/>
      <w:szCs w:val="24"/>
    </w:rPr>
  </w:style>
  <w:style w:type="character" w:customStyle="1" w:styleId="h3-notocChar">
    <w:name w:val="h3 - no toc Char"/>
    <w:basedOn w:val="DefaultParagraphFont"/>
    <w:link w:val="h3-notoc"/>
    <w:rsid w:val="002D11FC"/>
    <w:rPr>
      <w:rFonts w:ascii="Georgia" w:eastAsia="Times New Roman" w:hAnsi="Georgia" w:cs="Times New Roman"/>
      <w:color w:val="1F497D" w:themeColor="text2"/>
      <w:sz w:val="28"/>
      <w:szCs w:val="24"/>
      <w:lang w:val="en-GB"/>
    </w:rPr>
  </w:style>
  <w:style w:type="paragraph" w:customStyle="1" w:styleId="Bodytxt">
    <w:name w:val="Body_txt"/>
    <w:basedOn w:val="Normal"/>
    <w:link w:val="BodytxtChar"/>
    <w:qFormat/>
    <w:rsid w:val="00C15023"/>
  </w:style>
  <w:style w:type="character" w:customStyle="1" w:styleId="BodytxtChar">
    <w:name w:val="Body_txt Char"/>
    <w:basedOn w:val="DefaultParagraphFont"/>
    <w:link w:val="Bodytxt"/>
    <w:rsid w:val="00C15023"/>
    <w:rPr>
      <w:sz w:val="20"/>
      <w:lang w:val="en-GB"/>
    </w:rPr>
  </w:style>
  <w:style w:type="paragraph" w:customStyle="1" w:styleId="table">
    <w:name w:val="table"/>
    <w:basedOn w:val="Normal"/>
    <w:link w:val="tableChar"/>
    <w:qFormat/>
    <w:rsid w:val="00C322B1"/>
    <w:pPr>
      <w:widowControl w:val="0"/>
      <w:autoSpaceDE w:val="0"/>
      <w:autoSpaceDN w:val="0"/>
      <w:adjustRightInd w:val="0"/>
      <w:spacing w:before="0" w:after="0" w:line="220" w:lineRule="atLeast"/>
      <w:textAlignment w:val="center"/>
    </w:pPr>
    <w:rPr>
      <w:rFonts w:cs="LetterGothicStd"/>
      <w:color w:val="7F7F7F" w:themeColor="text1" w:themeTint="80"/>
      <w:sz w:val="18"/>
      <w:szCs w:val="14"/>
      <w:lang w:eastAsia="nl-BE"/>
    </w:rPr>
  </w:style>
  <w:style w:type="paragraph" w:styleId="Caption">
    <w:name w:val="caption"/>
    <w:basedOn w:val="Normal"/>
    <w:next w:val="Normal"/>
    <w:rsid w:val="00C322B1"/>
    <w:pPr>
      <w:spacing w:before="0" w:after="200"/>
    </w:pPr>
    <w:rPr>
      <w:b/>
      <w:bCs/>
      <w:color w:val="4F81BD" w:themeColor="accent1"/>
      <w:sz w:val="18"/>
      <w:szCs w:val="18"/>
      <w:lang w:val="nl-NL"/>
    </w:rPr>
  </w:style>
  <w:style w:type="character" w:customStyle="1" w:styleId="tableChar">
    <w:name w:val="table Char"/>
    <w:basedOn w:val="DefaultParagraphFont"/>
    <w:link w:val="table"/>
    <w:rsid w:val="00C322B1"/>
    <w:rPr>
      <w:rFonts w:cs="LetterGothicStd"/>
      <w:color w:val="7F7F7F" w:themeColor="text1" w:themeTint="80"/>
      <w:sz w:val="18"/>
      <w:szCs w:val="14"/>
      <w:lang w:val="en-GB" w:eastAsia="nl-BE"/>
    </w:rPr>
  </w:style>
  <w:style w:type="character" w:customStyle="1" w:styleId="Heading5Char">
    <w:name w:val="Heading 5 Char"/>
    <w:basedOn w:val="DefaultParagraphFont"/>
    <w:link w:val="Heading5"/>
    <w:uiPriority w:val="9"/>
    <w:semiHidden/>
    <w:rsid w:val="00626C9F"/>
    <w:rPr>
      <w:rFonts w:asciiTheme="majorHAnsi" w:eastAsiaTheme="majorEastAsia" w:hAnsiTheme="majorHAnsi" w:cstheme="majorBidi"/>
      <w:color w:val="243F60" w:themeColor="accent1" w:themeShade="7F"/>
      <w:sz w:val="20"/>
      <w:lang w:val="en-GB"/>
    </w:rPr>
  </w:style>
  <w:style w:type="character" w:customStyle="1" w:styleId="Heading6Char">
    <w:name w:val="Heading 6 Char"/>
    <w:basedOn w:val="DefaultParagraphFont"/>
    <w:link w:val="Heading6"/>
    <w:uiPriority w:val="9"/>
    <w:semiHidden/>
    <w:rsid w:val="00626C9F"/>
    <w:rPr>
      <w:rFonts w:asciiTheme="majorHAnsi" w:eastAsiaTheme="majorEastAsia" w:hAnsiTheme="majorHAnsi" w:cstheme="majorBidi"/>
      <w:i/>
      <w:iCs/>
      <w:color w:val="243F60" w:themeColor="accent1" w:themeShade="7F"/>
      <w:sz w:val="20"/>
      <w:lang w:val="en-GB"/>
    </w:rPr>
  </w:style>
  <w:style w:type="paragraph" w:styleId="DocumentMap">
    <w:name w:val="Document Map"/>
    <w:basedOn w:val="Normal"/>
    <w:link w:val="DocumentMapChar"/>
    <w:uiPriority w:val="99"/>
    <w:semiHidden/>
    <w:unhideWhenUsed/>
    <w:rsid w:val="009523EB"/>
    <w:pPr>
      <w:spacing w:before="0"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9523EB"/>
    <w:rPr>
      <w:rFonts w:ascii="Tahoma" w:hAnsi="Tahoma" w:cs="Tahoma"/>
      <w:sz w:val="16"/>
      <w:szCs w:val="16"/>
      <w:lang w:val="en-GB"/>
    </w:rPr>
  </w:style>
  <w:style w:type="paragraph" w:styleId="ListParagraph">
    <w:name w:val="List Paragraph"/>
    <w:basedOn w:val="Normal"/>
    <w:uiPriority w:val="34"/>
    <w:rsid w:val="00200659"/>
    <w:pPr>
      <w:ind w:left="720"/>
      <w:contextualSpacing/>
    </w:pPr>
  </w:style>
  <w:style w:type="character" w:customStyle="1" w:styleId="Heading4Char">
    <w:name w:val="Heading 4 Char"/>
    <w:basedOn w:val="DefaultParagraphFont"/>
    <w:link w:val="Heading4"/>
    <w:uiPriority w:val="9"/>
    <w:rsid w:val="00D13E45"/>
    <w:rPr>
      <w:rFonts w:asciiTheme="majorHAnsi" w:eastAsiaTheme="majorEastAsia" w:hAnsiTheme="majorHAnsi" w:cstheme="majorBidi"/>
      <w:b/>
      <w:bCs/>
      <w:i/>
      <w:iCs/>
      <w:color w:val="4F81BD" w:themeColor="accent1"/>
      <w:sz w:val="20"/>
      <w:lang w:val="en-GB"/>
    </w:rPr>
  </w:style>
  <w:style w:type="paragraph" w:styleId="NormalWeb">
    <w:name w:val="Normal (Web)"/>
    <w:basedOn w:val="Normal"/>
    <w:uiPriority w:val="99"/>
    <w:semiHidden/>
    <w:unhideWhenUsed/>
    <w:rsid w:val="00EB38C3"/>
    <w:pPr>
      <w:spacing w:before="100" w:beforeAutospacing="1" w:after="100" w:afterAutospacing="1"/>
    </w:pPr>
    <w:rPr>
      <w:rFonts w:ascii="Times New Roman" w:eastAsia="Times New Roman" w:hAnsi="Times New Roman" w:cs="Times New Roman"/>
      <w:sz w:val="24"/>
      <w:szCs w:val="24"/>
      <w:lang w:val="nl-BE" w:eastAsia="nl-BE"/>
    </w:rPr>
  </w:style>
  <w:style w:type="numbering" w:customStyle="1" w:styleId="Amplexorbullets">
    <w:name w:val="Amplexor_bullets"/>
    <w:uiPriority w:val="99"/>
    <w:rsid w:val="00E21CE2"/>
    <w:pPr>
      <w:numPr>
        <w:numId w:val="18"/>
      </w:numPr>
    </w:pPr>
  </w:style>
  <w:style w:type="character" w:customStyle="1" w:styleId="Heading7Char">
    <w:name w:val="Heading 7 Char"/>
    <w:basedOn w:val="DefaultParagraphFont"/>
    <w:link w:val="Heading7"/>
    <w:uiPriority w:val="9"/>
    <w:semiHidden/>
    <w:rsid w:val="00643AD8"/>
    <w:rPr>
      <w:rFonts w:asciiTheme="majorHAnsi" w:eastAsiaTheme="majorEastAsia" w:hAnsiTheme="majorHAnsi" w:cstheme="majorBidi"/>
      <w:i/>
      <w:iCs/>
      <w:color w:val="404040" w:themeColor="text1" w:themeTint="BF"/>
      <w:sz w:val="20"/>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annotation reference" w:uiPriority="0"/>
    <w:lsdException w:name="Title" w:semiHidden="0" w:uiPriority="10" w:unhideWhenUsed="0"/>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8376F"/>
    <w:pPr>
      <w:spacing w:before="120" w:after="120" w:line="240" w:lineRule="auto"/>
    </w:pPr>
    <w:rPr>
      <w:sz w:val="20"/>
      <w:lang w:val="en-GB"/>
    </w:rPr>
  </w:style>
  <w:style w:type="paragraph" w:styleId="Heading1">
    <w:name w:val="heading 1"/>
    <w:next w:val="Normal"/>
    <w:link w:val="Heading1Char"/>
    <w:uiPriority w:val="9"/>
    <w:qFormat/>
    <w:rsid w:val="000543FA"/>
    <w:pPr>
      <w:keepNext/>
      <w:keepLines/>
      <w:spacing w:before="240" w:after="120"/>
      <w:outlineLvl w:val="0"/>
    </w:pPr>
    <w:rPr>
      <w:rFonts w:ascii="Georgia" w:eastAsiaTheme="majorEastAsia" w:hAnsi="Georgia" w:cstheme="majorBidi"/>
      <w:bCs/>
      <w:color w:val="1E5A82"/>
      <w:sz w:val="40"/>
      <w:szCs w:val="28"/>
    </w:rPr>
  </w:style>
  <w:style w:type="paragraph" w:styleId="Heading2">
    <w:name w:val="heading 2"/>
    <w:next w:val="Normal"/>
    <w:link w:val="Heading2Char"/>
    <w:uiPriority w:val="9"/>
    <w:unhideWhenUsed/>
    <w:qFormat/>
    <w:rsid w:val="00392FAF"/>
    <w:pPr>
      <w:keepNext/>
      <w:keepLines/>
      <w:spacing w:before="360" w:after="240"/>
      <w:outlineLvl w:val="1"/>
    </w:pPr>
    <w:rPr>
      <w:rFonts w:ascii="Georgia" w:eastAsiaTheme="majorEastAsia" w:hAnsi="Georgia" w:cstheme="majorBidi"/>
      <w:bCs/>
      <w:color w:val="800000"/>
      <w:sz w:val="32"/>
      <w:szCs w:val="26"/>
      <w:lang w:val="nl-BE"/>
    </w:rPr>
  </w:style>
  <w:style w:type="paragraph" w:styleId="Heading3">
    <w:name w:val="heading 3"/>
    <w:basedOn w:val="Normal"/>
    <w:next w:val="Normal"/>
    <w:link w:val="Heading3Char"/>
    <w:uiPriority w:val="9"/>
    <w:unhideWhenUsed/>
    <w:qFormat/>
    <w:rsid w:val="00102E3C"/>
    <w:pPr>
      <w:keepNext/>
      <w:keepLines/>
      <w:spacing w:before="240"/>
      <w:outlineLvl w:val="2"/>
    </w:pPr>
    <w:rPr>
      <w:rFonts w:ascii="Georgia" w:eastAsiaTheme="majorEastAsia" w:hAnsi="Georgia" w:cstheme="majorBidi"/>
      <w:bCs/>
      <w:color w:val="1E5A82"/>
      <w:sz w:val="24"/>
    </w:rPr>
  </w:style>
  <w:style w:type="paragraph" w:styleId="Heading4">
    <w:name w:val="heading 4"/>
    <w:basedOn w:val="Normal"/>
    <w:next w:val="Normal"/>
    <w:link w:val="Heading4Char"/>
    <w:uiPriority w:val="9"/>
    <w:unhideWhenUsed/>
    <w:rsid w:val="00D13E45"/>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626C9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626C9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643AD8"/>
    <w:pPr>
      <w:keepNext/>
      <w:keepLines/>
      <w:spacing w:before="200" w:after="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B4F92"/>
    <w:pPr>
      <w:tabs>
        <w:tab w:val="center" w:pos="4680"/>
        <w:tab w:val="right" w:pos="9360"/>
      </w:tabs>
      <w:spacing w:after="0"/>
    </w:pPr>
  </w:style>
  <w:style w:type="character" w:customStyle="1" w:styleId="HeaderChar">
    <w:name w:val="Header Char"/>
    <w:basedOn w:val="DefaultParagraphFont"/>
    <w:link w:val="Header"/>
    <w:uiPriority w:val="99"/>
    <w:rsid w:val="003B4F92"/>
  </w:style>
  <w:style w:type="paragraph" w:styleId="Footer">
    <w:name w:val="footer"/>
    <w:basedOn w:val="Normal"/>
    <w:link w:val="FooterChar"/>
    <w:uiPriority w:val="99"/>
    <w:unhideWhenUsed/>
    <w:rsid w:val="003B4F92"/>
    <w:pPr>
      <w:tabs>
        <w:tab w:val="center" w:pos="4680"/>
        <w:tab w:val="right" w:pos="9360"/>
      </w:tabs>
      <w:spacing w:after="0"/>
    </w:pPr>
  </w:style>
  <w:style w:type="character" w:customStyle="1" w:styleId="FooterChar">
    <w:name w:val="Footer Char"/>
    <w:basedOn w:val="DefaultParagraphFont"/>
    <w:link w:val="Footer"/>
    <w:uiPriority w:val="99"/>
    <w:rsid w:val="003B4F92"/>
  </w:style>
  <w:style w:type="paragraph" w:styleId="BalloonText">
    <w:name w:val="Balloon Text"/>
    <w:basedOn w:val="Normal"/>
    <w:link w:val="BalloonTextChar"/>
    <w:uiPriority w:val="99"/>
    <w:semiHidden/>
    <w:unhideWhenUsed/>
    <w:rsid w:val="003B4F9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3B4F92"/>
    <w:rPr>
      <w:rFonts w:ascii="Tahoma" w:hAnsi="Tahoma" w:cs="Tahoma"/>
      <w:sz w:val="16"/>
      <w:szCs w:val="16"/>
    </w:rPr>
  </w:style>
  <w:style w:type="paragraph" w:customStyle="1" w:styleId="Documenttitle">
    <w:name w:val="Document title"/>
    <w:basedOn w:val="Normal"/>
    <w:link w:val="DocumenttitleChar"/>
    <w:qFormat/>
    <w:rsid w:val="003B4F92"/>
    <w:pPr>
      <w:shd w:val="solid" w:color="FFFFFF" w:fill="FFFFFF"/>
      <w:spacing w:before="2000" w:line="360" w:lineRule="auto"/>
      <w:jc w:val="right"/>
    </w:pPr>
    <w:rPr>
      <w:rFonts w:ascii="Georgia" w:hAnsi="Georgia"/>
      <w:color w:val="1E5A82"/>
      <w:sz w:val="28"/>
      <w:szCs w:val="28"/>
    </w:rPr>
  </w:style>
  <w:style w:type="character" w:customStyle="1" w:styleId="DocumenttitleChar">
    <w:name w:val="Document title Char"/>
    <w:basedOn w:val="DefaultParagraphFont"/>
    <w:link w:val="Documenttitle"/>
    <w:rsid w:val="003B4F92"/>
    <w:rPr>
      <w:rFonts w:ascii="Georgia" w:hAnsi="Georgia"/>
      <w:color w:val="1E5A82"/>
      <w:sz w:val="28"/>
      <w:szCs w:val="28"/>
      <w:shd w:val="solid" w:color="FFFFFF" w:fill="FFFFFF"/>
      <w:lang w:val="en-GB"/>
    </w:rPr>
  </w:style>
  <w:style w:type="table" w:styleId="TableGrid">
    <w:name w:val="Table Grid"/>
    <w:basedOn w:val="TableNormal"/>
    <w:uiPriority w:val="59"/>
    <w:rsid w:val="003B4F92"/>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Hyperlink">
    <w:name w:val="Hyperlink"/>
    <w:basedOn w:val="DefaultParagraphFont"/>
    <w:uiPriority w:val="99"/>
    <w:unhideWhenUsed/>
    <w:rsid w:val="005F6A1D"/>
    <w:rPr>
      <w:color w:val="C00000"/>
      <w:u w:val="single"/>
    </w:rPr>
  </w:style>
  <w:style w:type="character" w:customStyle="1" w:styleId="Heading1Char">
    <w:name w:val="Heading 1 Char"/>
    <w:basedOn w:val="DefaultParagraphFont"/>
    <w:link w:val="Heading1"/>
    <w:uiPriority w:val="9"/>
    <w:rsid w:val="000543FA"/>
    <w:rPr>
      <w:rFonts w:ascii="Georgia" w:eastAsiaTheme="majorEastAsia" w:hAnsi="Georgia" w:cstheme="majorBidi"/>
      <w:bCs/>
      <w:color w:val="1E5A82"/>
      <w:sz w:val="40"/>
      <w:szCs w:val="28"/>
    </w:rPr>
  </w:style>
  <w:style w:type="character" w:styleId="Strong">
    <w:name w:val="Strong"/>
    <w:aliases w:val="Tussentitel"/>
    <w:uiPriority w:val="22"/>
    <w:qFormat/>
    <w:rsid w:val="003B4F92"/>
    <w:rPr>
      <w:rFonts w:asciiTheme="minorHAnsi" w:hAnsiTheme="minorHAnsi"/>
      <w:b/>
      <w:bCs/>
      <w:sz w:val="22"/>
      <w:lang w:val="en-GB"/>
    </w:rPr>
  </w:style>
  <w:style w:type="paragraph" w:customStyle="1" w:styleId="Heading1-noTOC">
    <w:name w:val="Heading 1 - no TOC"/>
    <w:basedOn w:val="Heading1"/>
    <w:next w:val="Normal"/>
    <w:link w:val="Heading1-noTOCChar"/>
    <w:qFormat/>
    <w:rsid w:val="00AE7868"/>
    <w:rPr>
      <w:lang w:val="en-GB"/>
    </w:rPr>
  </w:style>
  <w:style w:type="character" w:customStyle="1" w:styleId="Heading1-noTOCChar">
    <w:name w:val="Heading 1 - no TOC Char"/>
    <w:basedOn w:val="Heading1Char"/>
    <w:link w:val="Heading1-noTOC"/>
    <w:rsid w:val="00AE7868"/>
    <w:rPr>
      <w:rFonts w:ascii="Georgia" w:eastAsiaTheme="majorEastAsia" w:hAnsi="Georgia" w:cstheme="majorBidi"/>
      <w:bCs/>
      <w:color w:val="1E5A82"/>
      <w:sz w:val="72"/>
      <w:szCs w:val="28"/>
      <w:lang w:val="en-GB"/>
    </w:rPr>
  </w:style>
  <w:style w:type="paragraph" w:customStyle="1" w:styleId="Chaptertitle">
    <w:name w:val="Chapter title"/>
    <w:next w:val="Normal"/>
    <w:link w:val="ChaptertitleChar"/>
    <w:qFormat/>
    <w:rsid w:val="00AE7868"/>
    <w:pPr>
      <w:spacing w:before="1700" w:line="2600" w:lineRule="exact"/>
      <w:jc w:val="right"/>
    </w:pPr>
    <w:rPr>
      <w:rFonts w:ascii="Georgia" w:hAnsi="Georgia"/>
      <w:color w:val="800000"/>
      <w:sz w:val="144"/>
      <w:szCs w:val="260"/>
    </w:rPr>
  </w:style>
  <w:style w:type="character" w:customStyle="1" w:styleId="ChaptertitleChar">
    <w:name w:val="Chapter title Char"/>
    <w:basedOn w:val="DefaultParagraphFont"/>
    <w:link w:val="Chaptertitle"/>
    <w:rsid w:val="00AE7868"/>
    <w:rPr>
      <w:rFonts w:ascii="Georgia" w:hAnsi="Georgia"/>
      <w:color w:val="800000"/>
      <w:sz w:val="144"/>
      <w:szCs w:val="260"/>
    </w:rPr>
  </w:style>
  <w:style w:type="character" w:customStyle="1" w:styleId="Heading3Char">
    <w:name w:val="Heading 3 Char"/>
    <w:basedOn w:val="DefaultParagraphFont"/>
    <w:link w:val="Heading3"/>
    <w:uiPriority w:val="9"/>
    <w:rsid w:val="00102E3C"/>
    <w:rPr>
      <w:rFonts w:ascii="Georgia" w:eastAsiaTheme="majorEastAsia" w:hAnsi="Georgia" w:cstheme="majorBidi"/>
      <w:bCs/>
      <w:color w:val="1E5A82"/>
      <w:sz w:val="24"/>
      <w:lang w:val="en-GB"/>
    </w:rPr>
  </w:style>
  <w:style w:type="paragraph" w:customStyle="1" w:styleId="Captionimages">
    <w:name w:val="Caption (images)"/>
    <w:basedOn w:val="Normal"/>
    <w:link w:val="CaptionimagesChar"/>
    <w:qFormat/>
    <w:rsid w:val="003B4F92"/>
    <w:pPr>
      <w:framePr w:w="8505" w:h="6781" w:hRule="exact" w:hSpace="181" w:wrap="around" w:vAnchor="page" w:hAnchor="margin" w:xAlign="right" w:y="3539" w:anchorLock="1"/>
      <w:shd w:val="solid" w:color="FFFFFF" w:fill="FFFFFF"/>
    </w:pPr>
    <w:rPr>
      <w:color w:val="7F7F7F" w:themeColor="text1" w:themeTint="80"/>
      <w:sz w:val="18"/>
      <w:szCs w:val="18"/>
    </w:rPr>
  </w:style>
  <w:style w:type="paragraph" w:customStyle="1" w:styleId="Bulletlist">
    <w:name w:val="Bullet list"/>
    <w:basedOn w:val="Normal"/>
    <w:link w:val="BulletlistChar"/>
    <w:qFormat/>
    <w:rsid w:val="003B4F92"/>
    <w:pPr>
      <w:numPr>
        <w:numId w:val="6"/>
      </w:numPr>
      <w:spacing w:after="60"/>
    </w:pPr>
  </w:style>
  <w:style w:type="character" w:customStyle="1" w:styleId="CaptionimagesChar">
    <w:name w:val="Caption (images) Char"/>
    <w:basedOn w:val="DefaultParagraphFont"/>
    <w:link w:val="Captionimages"/>
    <w:rsid w:val="003B4F92"/>
    <w:rPr>
      <w:color w:val="7F7F7F" w:themeColor="text1" w:themeTint="80"/>
      <w:sz w:val="18"/>
      <w:szCs w:val="18"/>
      <w:shd w:val="solid" w:color="FFFFFF" w:fill="FFFFFF"/>
      <w:lang w:val="en-GB"/>
    </w:rPr>
  </w:style>
  <w:style w:type="character" w:customStyle="1" w:styleId="Heading2Char">
    <w:name w:val="Heading 2 Char"/>
    <w:basedOn w:val="DefaultParagraphFont"/>
    <w:link w:val="Heading2"/>
    <w:uiPriority w:val="9"/>
    <w:rsid w:val="00392FAF"/>
    <w:rPr>
      <w:rFonts w:ascii="Georgia" w:eastAsiaTheme="majorEastAsia" w:hAnsi="Georgia" w:cstheme="majorBidi"/>
      <w:bCs/>
      <w:color w:val="800000"/>
      <w:sz w:val="32"/>
      <w:szCs w:val="26"/>
      <w:lang w:val="nl-BE"/>
    </w:rPr>
  </w:style>
  <w:style w:type="character" w:customStyle="1" w:styleId="BulletlistChar">
    <w:name w:val="Bullet list Char"/>
    <w:basedOn w:val="DefaultParagraphFont"/>
    <w:link w:val="Bulletlist"/>
    <w:rsid w:val="003B4F92"/>
    <w:rPr>
      <w:sz w:val="20"/>
      <w:lang w:val="en-GB"/>
    </w:rPr>
  </w:style>
  <w:style w:type="character" w:styleId="Emphasis">
    <w:name w:val="Emphasis"/>
    <w:basedOn w:val="DefaultParagraphFont"/>
    <w:uiPriority w:val="20"/>
    <w:rsid w:val="003B4F92"/>
    <w:rPr>
      <w:i/>
      <w:iCs/>
    </w:rPr>
  </w:style>
  <w:style w:type="character" w:styleId="CommentReference">
    <w:name w:val="annotation reference"/>
    <w:basedOn w:val="DefaultParagraphFont"/>
    <w:unhideWhenUsed/>
    <w:rsid w:val="003B4F92"/>
    <w:rPr>
      <w:sz w:val="16"/>
      <w:szCs w:val="16"/>
    </w:rPr>
  </w:style>
  <w:style w:type="paragraph" w:styleId="CommentText">
    <w:name w:val="annotation text"/>
    <w:basedOn w:val="Normal"/>
    <w:link w:val="CommentTextChar"/>
    <w:uiPriority w:val="99"/>
    <w:semiHidden/>
    <w:unhideWhenUsed/>
    <w:rsid w:val="003B4F92"/>
    <w:rPr>
      <w:szCs w:val="20"/>
    </w:rPr>
  </w:style>
  <w:style w:type="character" w:customStyle="1" w:styleId="CommentTextChar">
    <w:name w:val="Comment Text Char"/>
    <w:basedOn w:val="DefaultParagraphFont"/>
    <w:link w:val="CommentText"/>
    <w:uiPriority w:val="99"/>
    <w:semiHidden/>
    <w:rsid w:val="003B4F92"/>
    <w:rPr>
      <w:sz w:val="20"/>
      <w:szCs w:val="20"/>
    </w:rPr>
  </w:style>
  <w:style w:type="paragraph" w:styleId="CommentSubject">
    <w:name w:val="annotation subject"/>
    <w:basedOn w:val="CommentText"/>
    <w:next w:val="CommentText"/>
    <w:link w:val="CommentSubjectChar"/>
    <w:uiPriority w:val="99"/>
    <w:semiHidden/>
    <w:unhideWhenUsed/>
    <w:rsid w:val="003B4F92"/>
    <w:rPr>
      <w:b/>
      <w:bCs/>
    </w:rPr>
  </w:style>
  <w:style w:type="character" w:customStyle="1" w:styleId="CommentSubjectChar">
    <w:name w:val="Comment Subject Char"/>
    <w:basedOn w:val="CommentTextChar"/>
    <w:link w:val="CommentSubject"/>
    <w:uiPriority w:val="99"/>
    <w:semiHidden/>
    <w:rsid w:val="003B4F92"/>
    <w:rPr>
      <w:b/>
      <w:bCs/>
      <w:sz w:val="20"/>
      <w:szCs w:val="20"/>
    </w:rPr>
  </w:style>
  <w:style w:type="paragraph" w:styleId="TOC3">
    <w:name w:val="toc 3"/>
    <w:basedOn w:val="Normal"/>
    <w:next w:val="Normal"/>
    <w:autoRedefine/>
    <w:uiPriority w:val="39"/>
    <w:unhideWhenUsed/>
    <w:rsid w:val="00AE7868"/>
    <w:pPr>
      <w:tabs>
        <w:tab w:val="right" w:leader="dot" w:pos="7800"/>
      </w:tabs>
      <w:spacing w:after="100"/>
    </w:pPr>
    <w:rPr>
      <w:b/>
    </w:rPr>
  </w:style>
  <w:style w:type="paragraph" w:styleId="Index1">
    <w:name w:val="index 1"/>
    <w:basedOn w:val="Normal"/>
    <w:next w:val="Normal"/>
    <w:autoRedefine/>
    <w:uiPriority w:val="99"/>
    <w:semiHidden/>
    <w:unhideWhenUsed/>
    <w:rsid w:val="003B4F92"/>
    <w:pPr>
      <w:spacing w:after="0"/>
      <w:ind w:left="220" w:hanging="220"/>
    </w:pPr>
  </w:style>
  <w:style w:type="paragraph" w:styleId="TOC1">
    <w:name w:val="toc 1"/>
    <w:basedOn w:val="Normal"/>
    <w:next w:val="Normal"/>
    <w:autoRedefine/>
    <w:uiPriority w:val="39"/>
    <w:unhideWhenUsed/>
    <w:rsid w:val="00AE7868"/>
    <w:pPr>
      <w:tabs>
        <w:tab w:val="right" w:leader="dot" w:pos="7800"/>
      </w:tabs>
      <w:spacing w:after="100"/>
    </w:pPr>
    <w:rPr>
      <w:b/>
      <w:noProof/>
      <w:color w:val="1E5A82"/>
      <w:sz w:val="24"/>
    </w:rPr>
  </w:style>
  <w:style w:type="paragraph" w:styleId="TOC2">
    <w:name w:val="toc 2"/>
    <w:basedOn w:val="Normal"/>
    <w:next w:val="Normal"/>
    <w:autoRedefine/>
    <w:uiPriority w:val="39"/>
    <w:unhideWhenUsed/>
    <w:rsid w:val="00AE7868"/>
    <w:pPr>
      <w:tabs>
        <w:tab w:val="right" w:leader="dot" w:pos="7800"/>
      </w:tabs>
      <w:spacing w:after="100"/>
    </w:pPr>
    <w:rPr>
      <w:b/>
    </w:rPr>
  </w:style>
  <w:style w:type="paragraph" w:styleId="TOCHeading">
    <w:name w:val="TOC Heading"/>
    <w:basedOn w:val="Heading1"/>
    <w:next w:val="Normal"/>
    <w:uiPriority w:val="39"/>
    <w:semiHidden/>
    <w:unhideWhenUsed/>
    <w:qFormat/>
    <w:rsid w:val="003B4F92"/>
    <w:pPr>
      <w:spacing w:before="480" w:after="0"/>
      <w:outlineLvl w:val="9"/>
    </w:pPr>
    <w:rPr>
      <w:rFonts w:asciiTheme="majorHAnsi" w:hAnsiTheme="majorHAnsi"/>
      <w:b/>
      <w:color w:val="365F91" w:themeColor="accent1" w:themeShade="BF"/>
      <w:sz w:val="28"/>
    </w:rPr>
  </w:style>
  <w:style w:type="paragraph" w:styleId="TOC4">
    <w:name w:val="toc 4"/>
    <w:basedOn w:val="Normal"/>
    <w:next w:val="Normal"/>
    <w:autoRedefine/>
    <w:uiPriority w:val="39"/>
    <w:unhideWhenUsed/>
    <w:rsid w:val="00AE7868"/>
    <w:pPr>
      <w:tabs>
        <w:tab w:val="right" w:leader="dot" w:pos="7800"/>
      </w:tabs>
      <w:spacing w:after="0"/>
    </w:pPr>
    <w:rPr>
      <w:noProof/>
      <w:sz w:val="18"/>
    </w:rPr>
  </w:style>
  <w:style w:type="character" w:styleId="PlaceholderText">
    <w:name w:val="Placeholder Text"/>
    <w:basedOn w:val="DefaultParagraphFont"/>
    <w:uiPriority w:val="99"/>
    <w:semiHidden/>
    <w:rsid w:val="003B4F92"/>
    <w:rPr>
      <w:color w:val="808080"/>
    </w:rPr>
  </w:style>
  <w:style w:type="paragraph" w:customStyle="1" w:styleId="2columnframe">
    <w:name w:val="2 column frame"/>
    <w:basedOn w:val="Normal"/>
    <w:link w:val="2columnframeChar"/>
    <w:qFormat/>
    <w:rsid w:val="003B4F92"/>
    <w:pPr>
      <w:framePr w:w="8328" w:h="5971" w:hRule="exact" w:hSpace="181" w:wrap="around" w:vAnchor="page" w:hAnchor="page" w:x="6255" w:y="3706" w:anchorLock="1"/>
      <w:shd w:val="solid" w:color="FFFFFF" w:fill="FFFFFF"/>
    </w:pPr>
    <w:rPr>
      <w:noProof/>
      <w:color w:val="7F7F7F" w:themeColor="text1" w:themeTint="80"/>
      <w:sz w:val="16"/>
      <w:szCs w:val="16"/>
      <w:lang w:val="en-US"/>
    </w:rPr>
  </w:style>
  <w:style w:type="character" w:customStyle="1" w:styleId="2columnframeChar">
    <w:name w:val="2 column frame Char"/>
    <w:basedOn w:val="DefaultParagraphFont"/>
    <w:link w:val="2columnframe"/>
    <w:rsid w:val="003B4F92"/>
    <w:rPr>
      <w:noProof/>
      <w:color w:val="7F7F7F" w:themeColor="text1" w:themeTint="80"/>
      <w:sz w:val="16"/>
      <w:szCs w:val="16"/>
      <w:shd w:val="solid" w:color="FFFFFF" w:fill="FFFFFF"/>
    </w:rPr>
  </w:style>
  <w:style w:type="character" w:customStyle="1" w:styleId="apple-style-span">
    <w:name w:val="apple-style-span"/>
    <w:basedOn w:val="DefaultParagraphFont"/>
    <w:rsid w:val="00664EC1"/>
  </w:style>
  <w:style w:type="character" w:customStyle="1" w:styleId="apple-converted-space">
    <w:name w:val="apple-converted-space"/>
    <w:basedOn w:val="DefaultParagraphFont"/>
    <w:rsid w:val="00664EC1"/>
  </w:style>
  <w:style w:type="paragraph" w:customStyle="1" w:styleId="h3-notoc">
    <w:name w:val="h3 - no toc"/>
    <w:basedOn w:val="Heading3"/>
    <w:link w:val="h3-notocChar"/>
    <w:qFormat/>
    <w:rsid w:val="002D11FC"/>
    <w:pPr>
      <w:keepNext w:val="0"/>
      <w:keepLines w:val="0"/>
      <w:spacing w:after="360"/>
    </w:pPr>
    <w:rPr>
      <w:rFonts w:eastAsia="Times New Roman" w:cs="Times New Roman"/>
      <w:bCs w:val="0"/>
      <w:color w:val="1F497D" w:themeColor="text2"/>
      <w:szCs w:val="24"/>
    </w:rPr>
  </w:style>
  <w:style w:type="character" w:customStyle="1" w:styleId="h3-notocChar">
    <w:name w:val="h3 - no toc Char"/>
    <w:basedOn w:val="DefaultParagraphFont"/>
    <w:link w:val="h3-notoc"/>
    <w:rsid w:val="002D11FC"/>
    <w:rPr>
      <w:rFonts w:ascii="Georgia" w:eastAsia="Times New Roman" w:hAnsi="Georgia" w:cs="Times New Roman"/>
      <w:color w:val="1F497D" w:themeColor="text2"/>
      <w:sz w:val="28"/>
      <w:szCs w:val="24"/>
      <w:lang w:val="en-GB"/>
    </w:rPr>
  </w:style>
  <w:style w:type="paragraph" w:customStyle="1" w:styleId="Bodytxt">
    <w:name w:val="Body_txt"/>
    <w:basedOn w:val="Normal"/>
    <w:link w:val="BodytxtChar"/>
    <w:qFormat/>
    <w:rsid w:val="00C15023"/>
  </w:style>
  <w:style w:type="character" w:customStyle="1" w:styleId="BodytxtChar">
    <w:name w:val="Body_txt Char"/>
    <w:basedOn w:val="DefaultParagraphFont"/>
    <w:link w:val="Bodytxt"/>
    <w:rsid w:val="00C15023"/>
    <w:rPr>
      <w:sz w:val="20"/>
      <w:lang w:val="en-GB"/>
    </w:rPr>
  </w:style>
  <w:style w:type="paragraph" w:customStyle="1" w:styleId="table">
    <w:name w:val="table"/>
    <w:basedOn w:val="Normal"/>
    <w:link w:val="tableChar"/>
    <w:qFormat/>
    <w:rsid w:val="00C322B1"/>
    <w:pPr>
      <w:widowControl w:val="0"/>
      <w:autoSpaceDE w:val="0"/>
      <w:autoSpaceDN w:val="0"/>
      <w:adjustRightInd w:val="0"/>
      <w:spacing w:before="0" w:after="0" w:line="220" w:lineRule="atLeast"/>
      <w:textAlignment w:val="center"/>
    </w:pPr>
    <w:rPr>
      <w:rFonts w:cs="LetterGothicStd"/>
      <w:color w:val="7F7F7F" w:themeColor="text1" w:themeTint="80"/>
      <w:sz w:val="18"/>
      <w:szCs w:val="14"/>
      <w:lang w:eastAsia="nl-BE"/>
    </w:rPr>
  </w:style>
  <w:style w:type="paragraph" w:styleId="Caption">
    <w:name w:val="caption"/>
    <w:basedOn w:val="Normal"/>
    <w:next w:val="Normal"/>
    <w:rsid w:val="00C322B1"/>
    <w:pPr>
      <w:spacing w:before="0" w:after="200"/>
    </w:pPr>
    <w:rPr>
      <w:b/>
      <w:bCs/>
      <w:color w:val="4F81BD" w:themeColor="accent1"/>
      <w:sz w:val="18"/>
      <w:szCs w:val="18"/>
      <w:lang w:val="nl-NL"/>
    </w:rPr>
  </w:style>
  <w:style w:type="character" w:customStyle="1" w:styleId="tableChar">
    <w:name w:val="table Char"/>
    <w:basedOn w:val="DefaultParagraphFont"/>
    <w:link w:val="table"/>
    <w:rsid w:val="00C322B1"/>
    <w:rPr>
      <w:rFonts w:cs="LetterGothicStd"/>
      <w:color w:val="7F7F7F" w:themeColor="text1" w:themeTint="80"/>
      <w:sz w:val="18"/>
      <w:szCs w:val="14"/>
      <w:lang w:val="en-GB" w:eastAsia="nl-BE"/>
    </w:rPr>
  </w:style>
  <w:style w:type="character" w:customStyle="1" w:styleId="Heading5Char">
    <w:name w:val="Heading 5 Char"/>
    <w:basedOn w:val="DefaultParagraphFont"/>
    <w:link w:val="Heading5"/>
    <w:uiPriority w:val="9"/>
    <w:semiHidden/>
    <w:rsid w:val="00626C9F"/>
    <w:rPr>
      <w:rFonts w:asciiTheme="majorHAnsi" w:eastAsiaTheme="majorEastAsia" w:hAnsiTheme="majorHAnsi" w:cstheme="majorBidi"/>
      <w:color w:val="243F60" w:themeColor="accent1" w:themeShade="7F"/>
      <w:sz w:val="20"/>
      <w:lang w:val="en-GB"/>
    </w:rPr>
  </w:style>
  <w:style w:type="character" w:customStyle="1" w:styleId="Heading6Char">
    <w:name w:val="Heading 6 Char"/>
    <w:basedOn w:val="DefaultParagraphFont"/>
    <w:link w:val="Heading6"/>
    <w:uiPriority w:val="9"/>
    <w:semiHidden/>
    <w:rsid w:val="00626C9F"/>
    <w:rPr>
      <w:rFonts w:asciiTheme="majorHAnsi" w:eastAsiaTheme="majorEastAsia" w:hAnsiTheme="majorHAnsi" w:cstheme="majorBidi"/>
      <w:i/>
      <w:iCs/>
      <w:color w:val="243F60" w:themeColor="accent1" w:themeShade="7F"/>
      <w:sz w:val="20"/>
      <w:lang w:val="en-GB"/>
    </w:rPr>
  </w:style>
  <w:style w:type="paragraph" w:styleId="DocumentMap">
    <w:name w:val="Document Map"/>
    <w:basedOn w:val="Normal"/>
    <w:link w:val="DocumentMapChar"/>
    <w:uiPriority w:val="99"/>
    <w:semiHidden/>
    <w:unhideWhenUsed/>
    <w:rsid w:val="009523EB"/>
    <w:pPr>
      <w:spacing w:before="0"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9523EB"/>
    <w:rPr>
      <w:rFonts w:ascii="Tahoma" w:hAnsi="Tahoma" w:cs="Tahoma"/>
      <w:sz w:val="16"/>
      <w:szCs w:val="16"/>
      <w:lang w:val="en-GB"/>
    </w:rPr>
  </w:style>
  <w:style w:type="paragraph" w:styleId="ListParagraph">
    <w:name w:val="List Paragraph"/>
    <w:basedOn w:val="Normal"/>
    <w:uiPriority w:val="34"/>
    <w:rsid w:val="00200659"/>
    <w:pPr>
      <w:ind w:left="720"/>
      <w:contextualSpacing/>
    </w:pPr>
  </w:style>
  <w:style w:type="character" w:customStyle="1" w:styleId="Heading4Char">
    <w:name w:val="Heading 4 Char"/>
    <w:basedOn w:val="DefaultParagraphFont"/>
    <w:link w:val="Heading4"/>
    <w:uiPriority w:val="9"/>
    <w:rsid w:val="00D13E45"/>
    <w:rPr>
      <w:rFonts w:asciiTheme="majorHAnsi" w:eastAsiaTheme="majorEastAsia" w:hAnsiTheme="majorHAnsi" w:cstheme="majorBidi"/>
      <w:b/>
      <w:bCs/>
      <w:i/>
      <w:iCs/>
      <w:color w:val="4F81BD" w:themeColor="accent1"/>
      <w:sz w:val="20"/>
      <w:lang w:val="en-GB"/>
    </w:rPr>
  </w:style>
  <w:style w:type="paragraph" w:styleId="NormalWeb">
    <w:name w:val="Normal (Web)"/>
    <w:basedOn w:val="Normal"/>
    <w:uiPriority w:val="99"/>
    <w:semiHidden/>
    <w:unhideWhenUsed/>
    <w:rsid w:val="00EB38C3"/>
    <w:pPr>
      <w:spacing w:before="100" w:beforeAutospacing="1" w:after="100" w:afterAutospacing="1"/>
    </w:pPr>
    <w:rPr>
      <w:rFonts w:ascii="Times New Roman" w:eastAsia="Times New Roman" w:hAnsi="Times New Roman" w:cs="Times New Roman"/>
      <w:sz w:val="24"/>
      <w:szCs w:val="24"/>
      <w:lang w:val="nl-BE" w:eastAsia="nl-BE"/>
    </w:rPr>
  </w:style>
  <w:style w:type="numbering" w:customStyle="1" w:styleId="Amplexorbullets">
    <w:name w:val="Amplexor_bullets"/>
    <w:uiPriority w:val="99"/>
    <w:rsid w:val="00E21CE2"/>
    <w:pPr>
      <w:numPr>
        <w:numId w:val="18"/>
      </w:numPr>
    </w:pPr>
  </w:style>
  <w:style w:type="character" w:customStyle="1" w:styleId="Heading7Char">
    <w:name w:val="Heading 7 Char"/>
    <w:basedOn w:val="DefaultParagraphFont"/>
    <w:link w:val="Heading7"/>
    <w:uiPriority w:val="9"/>
    <w:semiHidden/>
    <w:rsid w:val="00643AD8"/>
    <w:rPr>
      <w:rFonts w:asciiTheme="majorHAnsi" w:eastAsiaTheme="majorEastAsia" w:hAnsiTheme="majorHAnsi" w:cstheme="majorBidi"/>
      <w:i/>
      <w:iCs/>
      <w:color w:val="404040" w:themeColor="text1" w:themeTint="BF"/>
      <w:sz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007544">
      <w:bodyDiv w:val="1"/>
      <w:marLeft w:val="0"/>
      <w:marRight w:val="0"/>
      <w:marTop w:val="0"/>
      <w:marBottom w:val="0"/>
      <w:divBdr>
        <w:top w:val="none" w:sz="0" w:space="0" w:color="auto"/>
        <w:left w:val="none" w:sz="0" w:space="0" w:color="auto"/>
        <w:bottom w:val="none" w:sz="0" w:space="0" w:color="auto"/>
        <w:right w:val="none" w:sz="0" w:space="0" w:color="auto"/>
      </w:divBdr>
    </w:div>
    <w:div w:id="74714432">
      <w:bodyDiv w:val="1"/>
      <w:marLeft w:val="0"/>
      <w:marRight w:val="0"/>
      <w:marTop w:val="0"/>
      <w:marBottom w:val="0"/>
      <w:divBdr>
        <w:top w:val="none" w:sz="0" w:space="0" w:color="auto"/>
        <w:left w:val="none" w:sz="0" w:space="0" w:color="auto"/>
        <w:bottom w:val="none" w:sz="0" w:space="0" w:color="auto"/>
        <w:right w:val="none" w:sz="0" w:space="0" w:color="auto"/>
      </w:divBdr>
      <w:divsChild>
        <w:div w:id="209150806">
          <w:marLeft w:val="0"/>
          <w:marRight w:val="0"/>
          <w:marTop w:val="0"/>
          <w:marBottom w:val="0"/>
          <w:divBdr>
            <w:top w:val="none" w:sz="0" w:space="0" w:color="auto"/>
            <w:left w:val="none" w:sz="0" w:space="0" w:color="auto"/>
            <w:bottom w:val="none" w:sz="0" w:space="0" w:color="auto"/>
            <w:right w:val="none" w:sz="0" w:space="0" w:color="auto"/>
          </w:divBdr>
          <w:divsChild>
            <w:div w:id="2039622846">
              <w:marLeft w:val="0"/>
              <w:marRight w:val="0"/>
              <w:marTop w:val="0"/>
              <w:marBottom w:val="0"/>
              <w:divBdr>
                <w:top w:val="none" w:sz="0" w:space="0" w:color="auto"/>
                <w:left w:val="none" w:sz="0" w:space="0" w:color="auto"/>
                <w:bottom w:val="none" w:sz="0" w:space="0" w:color="auto"/>
                <w:right w:val="none" w:sz="0" w:space="0" w:color="auto"/>
              </w:divBdr>
              <w:divsChild>
                <w:div w:id="1409645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837955">
      <w:bodyDiv w:val="1"/>
      <w:marLeft w:val="0"/>
      <w:marRight w:val="0"/>
      <w:marTop w:val="0"/>
      <w:marBottom w:val="0"/>
      <w:divBdr>
        <w:top w:val="none" w:sz="0" w:space="0" w:color="auto"/>
        <w:left w:val="none" w:sz="0" w:space="0" w:color="auto"/>
        <w:bottom w:val="none" w:sz="0" w:space="0" w:color="auto"/>
        <w:right w:val="none" w:sz="0" w:space="0" w:color="auto"/>
      </w:divBdr>
    </w:div>
    <w:div w:id="376857291">
      <w:bodyDiv w:val="1"/>
      <w:marLeft w:val="0"/>
      <w:marRight w:val="0"/>
      <w:marTop w:val="0"/>
      <w:marBottom w:val="0"/>
      <w:divBdr>
        <w:top w:val="none" w:sz="0" w:space="0" w:color="auto"/>
        <w:left w:val="none" w:sz="0" w:space="0" w:color="auto"/>
        <w:bottom w:val="none" w:sz="0" w:space="0" w:color="auto"/>
        <w:right w:val="none" w:sz="0" w:space="0" w:color="auto"/>
      </w:divBdr>
    </w:div>
    <w:div w:id="735711829">
      <w:bodyDiv w:val="1"/>
      <w:marLeft w:val="0"/>
      <w:marRight w:val="0"/>
      <w:marTop w:val="0"/>
      <w:marBottom w:val="0"/>
      <w:divBdr>
        <w:top w:val="none" w:sz="0" w:space="0" w:color="auto"/>
        <w:left w:val="none" w:sz="0" w:space="0" w:color="auto"/>
        <w:bottom w:val="none" w:sz="0" w:space="0" w:color="auto"/>
        <w:right w:val="none" w:sz="0" w:space="0" w:color="auto"/>
      </w:divBdr>
    </w:div>
    <w:div w:id="752093031">
      <w:bodyDiv w:val="1"/>
      <w:marLeft w:val="0"/>
      <w:marRight w:val="0"/>
      <w:marTop w:val="0"/>
      <w:marBottom w:val="0"/>
      <w:divBdr>
        <w:top w:val="none" w:sz="0" w:space="0" w:color="auto"/>
        <w:left w:val="none" w:sz="0" w:space="0" w:color="auto"/>
        <w:bottom w:val="none" w:sz="0" w:space="0" w:color="auto"/>
        <w:right w:val="none" w:sz="0" w:space="0" w:color="auto"/>
      </w:divBdr>
    </w:div>
    <w:div w:id="976641629">
      <w:bodyDiv w:val="1"/>
      <w:marLeft w:val="0"/>
      <w:marRight w:val="0"/>
      <w:marTop w:val="0"/>
      <w:marBottom w:val="0"/>
      <w:divBdr>
        <w:top w:val="none" w:sz="0" w:space="0" w:color="auto"/>
        <w:left w:val="none" w:sz="0" w:space="0" w:color="auto"/>
        <w:bottom w:val="none" w:sz="0" w:space="0" w:color="auto"/>
        <w:right w:val="none" w:sz="0" w:space="0" w:color="auto"/>
      </w:divBdr>
    </w:div>
    <w:div w:id="1114247146">
      <w:bodyDiv w:val="1"/>
      <w:marLeft w:val="0"/>
      <w:marRight w:val="0"/>
      <w:marTop w:val="0"/>
      <w:marBottom w:val="0"/>
      <w:divBdr>
        <w:top w:val="none" w:sz="0" w:space="0" w:color="auto"/>
        <w:left w:val="none" w:sz="0" w:space="0" w:color="auto"/>
        <w:bottom w:val="none" w:sz="0" w:space="0" w:color="auto"/>
        <w:right w:val="none" w:sz="0" w:space="0" w:color="auto"/>
      </w:divBdr>
    </w:div>
    <w:div w:id="1266306998">
      <w:bodyDiv w:val="1"/>
      <w:marLeft w:val="0"/>
      <w:marRight w:val="0"/>
      <w:marTop w:val="0"/>
      <w:marBottom w:val="0"/>
      <w:divBdr>
        <w:top w:val="none" w:sz="0" w:space="0" w:color="auto"/>
        <w:left w:val="none" w:sz="0" w:space="0" w:color="auto"/>
        <w:bottom w:val="none" w:sz="0" w:space="0" w:color="auto"/>
        <w:right w:val="none" w:sz="0" w:space="0" w:color="auto"/>
      </w:divBdr>
    </w:div>
    <w:div w:id="1570531649">
      <w:bodyDiv w:val="1"/>
      <w:marLeft w:val="0"/>
      <w:marRight w:val="0"/>
      <w:marTop w:val="0"/>
      <w:marBottom w:val="0"/>
      <w:divBdr>
        <w:top w:val="none" w:sz="0" w:space="0" w:color="auto"/>
        <w:left w:val="none" w:sz="0" w:space="0" w:color="auto"/>
        <w:bottom w:val="none" w:sz="0" w:space="0" w:color="auto"/>
        <w:right w:val="none" w:sz="0" w:space="0" w:color="auto"/>
      </w:divBdr>
    </w:div>
    <w:div w:id="1884512085">
      <w:bodyDiv w:val="1"/>
      <w:marLeft w:val="0"/>
      <w:marRight w:val="0"/>
      <w:marTop w:val="0"/>
      <w:marBottom w:val="0"/>
      <w:divBdr>
        <w:top w:val="none" w:sz="0" w:space="0" w:color="auto"/>
        <w:left w:val="none" w:sz="0" w:space="0" w:color="auto"/>
        <w:bottom w:val="none" w:sz="0" w:space="0" w:color="auto"/>
        <w:right w:val="none" w:sz="0" w:space="0" w:color="auto"/>
      </w:divBdr>
    </w:div>
    <w:div w:id="1976445374">
      <w:bodyDiv w:val="1"/>
      <w:marLeft w:val="0"/>
      <w:marRight w:val="0"/>
      <w:marTop w:val="0"/>
      <w:marBottom w:val="0"/>
      <w:divBdr>
        <w:top w:val="none" w:sz="0" w:space="0" w:color="auto"/>
        <w:left w:val="none" w:sz="0" w:space="0" w:color="auto"/>
        <w:bottom w:val="none" w:sz="0" w:space="0" w:color="auto"/>
        <w:right w:val="none" w:sz="0" w:space="0" w:color="auto"/>
      </w:divBdr>
    </w:div>
    <w:div w:id="21414147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6.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5.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footer" Target="footer4.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header" Target="header4.xml"/><Relationship Id="rId10" Type="http://schemas.openxmlformats.org/officeDocument/2006/relationships/header" Target="header2.xml"/><Relationship Id="rId19" Type="http://schemas.openxmlformats.org/officeDocument/2006/relationships/image" Target="media/image7.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10.jpeg"/></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er4.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MyStuff\MyNamahn\projectOffice\projectcodeProposal201ymmdd.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F97DA2-A349-4FCB-8257-70C5943609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projectcodeProposal201ymmdd.dotx</Template>
  <TotalTime>1190</TotalTime>
  <Pages>13</Pages>
  <Words>1256</Words>
  <Characters>6914</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DG devco: vision workshop report</vt:lpstr>
    </vt:vector>
  </TitlesOfParts>
  <Company>Namahn</Company>
  <LinksUpToDate>false</LinksUpToDate>
  <CharactersWithSpaces>8154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DG devco: vision workshop report</dc:title>
  <dc:subject>project</dc:subject>
  <dc:creator>kp@namahn.com</dc:creator>
  <cp:keywords>inteuc</cp:keywords>
  <cp:lastModifiedBy>Koen Peters</cp:lastModifiedBy>
  <cp:revision>217</cp:revision>
  <cp:lastPrinted>2012-01-13T16:36:00Z</cp:lastPrinted>
  <dcterms:created xsi:type="dcterms:W3CDTF">2012-01-10T12:37:00Z</dcterms:created>
  <dcterms:modified xsi:type="dcterms:W3CDTF">2012-02-01T17:00:00Z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oject">
    <vt:lpwstr>Project</vt:lpwstr>
  </property>
  <property fmtid="{D5CDD505-2E9C-101B-9397-08002B2CF9AE}" pid="3" name="Client">
    <vt:lpwstr>Client name</vt:lpwstr>
  </property>
</Properties>
</file>